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4057" w14:textId="77777777" w:rsidR="000F17E2" w:rsidRDefault="000F17E2" w:rsidP="00642FC2">
      <w:pPr>
        <w:widowControl w:val="0"/>
        <w:tabs>
          <w:tab w:val="right" w:pos="9639"/>
          <w:tab w:val="right" w:pos="13323"/>
        </w:tabs>
        <w:spacing w:after="0"/>
        <w:rPr>
          <w:rFonts w:ascii="Arial" w:hAnsi="Arial" w:cs="Arial"/>
          <w:b/>
          <w:noProof/>
          <w:sz w:val="24"/>
        </w:rPr>
      </w:pPr>
    </w:p>
    <w:p w14:paraId="7DD2A30F" w14:textId="1F5A6655"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 xml:space="preserve">3GPP TSG-RAN4 Meeting </w:t>
      </w:r>
      <w:r w:rsidR="00A75EB3" w:rsidRPr="00A75EB3">
        <w:rPr>
          <w:rFonts w:ascii="Arial" w:hAnsi="Arial" w:cs="Arial"/>
          <w:b/>
          <w:noProof/>
          <w:sz w:val="24"/>
        </w:rPr>
        <w:t>#9</w:t>
      </w:r>
      <w:r w:rsidR="007F37D5">
        <w:rPr>
          <w:rFonts w:ascii="Arial" w:hAnsi="Arial" w:cs="Arial"/>
          <w:b/>
          <w:noProof/>
          <w:sz w:val="24"/>
        </w:rPr>
        <w:t>6</w:t>
      </w:r>
      <w:r w:rsidR="0025074C">
        <w:rPr>
          <w:rFonts w:ascii="Arial" w:hAnsi="Arial" w:cs="Arial"/>
          <w:b/>
          <w:noProof/>
          <w:sz w:val="24"/>
        </w:rPr>
        <w:t>-e</w:t>
      </w:r>
      <w:r w:rsidRPr="00391B41">
        <w:rPr>
          <w:rFonts w:ascii="Arial" w:hAnsi="Arial" w:cs="Arial"/>
          <w:b/>
          <w:noProof/>
          <w:sz w:val="24"/>
          <w:szCs w:val="24"/>
          <w:lang w:val="en-US"/>
        </w:rPr>
        <w:tab/>
      </w:r>
      <w:r w:rsidR="00276094" w:rsidRPr="00276094">
        <w:rPr>
          <w:rFonts w:ascii="Arial" w:hAnsi="Arial" w:cs="Arial"/>
          <w:b/>
          <w:noProof/>
          <w:sz w:val="24"/>
          <w:szCs w:val="24"/>
          <w:lang w:val="en-US"/>
        </w:rPr>
        <w:t>R4-20</w:t>
      </w:r>
      <w:r w:rsidR="00BB65E9">
        <w:rPr>
          <w:rFonts w:ascii="Arial" w:hAnsi="Arial" w:cs="Arial"/>
          <w:b/>
          <w:noProof/>
          <w:sz w:val="24"/>
          <w:szCs w:val="24"/>
          <w:lang w:val="en-US"/>
        </w:rPr>
        <w:t>10749</w:t>
      </w:r>
    </w:p>
    <w:p w14:paraId="24E4A3E8" w14:textId="381D7A9E" w:rsidR="00462F31" w:rsidRPr="0082362D" w:rsidRDefault="008870F0" w:rsidP="003C016E">
      <w:pPr>
        <w:pStyle w:val="Header"/>
        <w:rPr>
          <w:sz w:val="24"/>
        </w:rPr>
      </w:pPr>
      <w:r w:rsidRPr="008870F0">
        <w:rPr>
          <w:sz w:val="24"/>
        </w:rPr>
        <w:t xml:space="preserve">E-meeting, </w:t>
      </w:r>
      <w:r w:rsidR="006A5DE9">
        <w:rPr>
          <w:sz w:val="24"/>
        </w:rPr>
        <w:t>1</w:t>
      </w:r>
      <w:r w:rsidR="007F37D5">
        <w:rPr>
          <w:sz w:val="24"/>
        </w:rPr>
        <w:t>7</w:t>
      </w:r>
      <w:r w:rsidRPr="008870F0">
        <w:rPr>
          <w:sz w:val="24"/>
        </w:rPr>
        <w:t xml:space="preserve"> – </w:t>
      </w:r>
      <w:r w:rsidR="007F37D5">
        <w:rPr>
          <w:sz w:val="24"/>
        </w:rPr>
        <w:t>28</w:t>
      </w:r>
      <w:r w:rsidRPr="008870F0">
        <w:rPr>
          <w:sz w:val="24"/>
        </w:rPr>
        <w:t xml:space="preserve"> </w:t>
      </w:r>
      <w:r w:rsidR="006A5DE9">
        <w:rPr>
          <w:sz w:val="24"/>
        </w:rPr>
        <w:t>August</w:t>
      </w:r>
      <w:r w:rsidRPr="008870F0">
        <w:rPr>
          <w:sz w:val="24"/>
        </w:rPr>
        <w:t>, 2020</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4753CB">
        <w:rPr>
          <w:rFonts w:ascii="Arial" w:hAnsi="Arial"/>
          <w:sz w:val="24"/>
          <w:lang w:val="en-US"/>
        </w:rPr>
        <w:t>Ligado Networks</w:t>
      </w:r>
    </w:p>
    <w:p w14:paraId="6CA743B3" w14:textId="41BB103C"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802B9B">
        <w:rPr>
          <w:rFonts w:ascii="Arial" w:hAnsi="Arial"/>
          <w:sz w:val="24"/>
          <w:lang w:val="en-US"/>
        </w:rPr>
        <w:t xml:space="preserve">Review of </w:t>
      </w:r>
      <w:r w:rsidR="00BB65E9">
        <w:rPr>
          <w:rFonts w:ascii="Arial" w:hAnsi="Arial"/>
          <w:sz w:val="24"/>
          <w:lang w:val="en-US"/>
        </w:rPr>
        <w:t>m</w:t>
      </w:r>
      <w:r w:rsidR="00802B9B">
        <w:rPr>
          <w:rFonts w:ascii="Arial" w:hAnsi="Arial"/>
          <w:sz w:val="24"/>
          <w:lang w:val="en-US"/>
        </w:rPr>
        <w:t>aterial</w:t>
      </w:r>
      <w:r w:rsidR="00BB65E9">
        <w:rPr>
          <w:rFonts w:ascii="Arial" w:hAnsi="Arial"/>
          <w:sz w:val="24"/>
          <w:lang w:val="en-US"/>
        </w:rPr>
        <w:t xml:space="preserve"> on record with FCC</w:t>
      </w:r>
      <w:r w:rsidR="00802B9B">
        <w:rPr>
          <w:rFonts w:ascii="Arial" w:hAnsi="Arial"/>
          <w:sz w:val="24"/>
          <w:lang w:val="en-US"/>
        </w:rPr>
        <w:t xml:space="preserve"> </w:t>
      </w:r>
      <w:r w:rsidR="00BB65E9">
        <w:rPr>
          <w:rFonts w:ascii="Arial" w:hAnsi="Arial"/>
          <w:sz w:val="24"/>
          <w:lang w:val="en-US"/>
        </w:rPr>
        <w:t xml:space="preserve">for Band 24 downlink </w:t>
      </w:r>
      <w:r w:rsidR="00802B9B">
        <w:rPr>
          <w:rFonts w:ascii="Arial" w:hAnsi="Arial"/>
          <w:sz w:val="24"/>
          <w:lang w:val="en-US"/>
        </w:rPr>
        <w:t xml:space="preserve">and </w:t>
      </w:r>
      <w:r w:rsidR="00BB65E9">
        <w:rPr>
          <w:rFonts w:ascii="Arial" w:hAnsi="Arial"/>
          <w:sz w:val="24"/>
          <w:lang w:val="en-US"/>
        </w:rPr>
        <w:t>s</w:t>
      </w:r>
      <w:r w:rsidR="006A5DE9">
        <w:rPr>
          <w:rFonts w:ascii="Arial" w:hAnsi="Arial"/>
          <w:sz w:val="24"/>
          <w:lang w:val="en-US"/>
        </w:rPr>
        <w:t xml:space="preserve">ummary of required changes to </w:t>
      </w:r>
      <w:r w:rsidR="005569E0">
        <w:rPr>
          <w:rFonts w:ascii="Arial" w:hAnsi="Arial"/>
          <w:sz w:val="24"/>
          <w:lang w:val="en-US"/>
        </w:rPr>
        <w:t xml:space="preserve">BS </w:t>
      </w:r>
      <w:r w:rsidR="006A5DE9">
        <w:rPr>
          <w:rFonts w:ascii="Arial" w:hAnsi="Arial"/>
          <w:sz w:val="24"/>
          <w:lang w:val="en-US"/>
        </w:rPr>
        <w:t>E-UTRA specifications for Band 24</w:t>
      </w:r>
    </w:p>
    <w:p w14:paraId="67DD213C" w14:textId="72A01879"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7F37D5">
        <w:rPr>
          <w:rFonts w:ascii="Arial" w:hAnsi="Arial"/>
          <w:color w:val="000000" w:themeColor="text1"/>
          <w:sz w:val="24"/>
          <w:lang w:val="en-US"/>
        </w:rPr>
        <w:t>14.8.3</w:t>
      </w:r>
    </w:p>
    <w:p w14:paraId="2950FAB4" w14:textId="6FD6A9B2"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735E0838" w:rsidRPr="72B252CD">
        <w:rPr>
          <w:rFonts w:ascii="Arial" w:hAnsi="Arial"/>
          <w:b/>
          <w:bCs/>
          <w:sz w:val="24"/>
          <w:szCs w:val="24"/>
          <w:lang w:val="en-US"/>
        </w:rPr>
        <w:t xml:space="preserve"> </w:t>
      </w:r>
      <w:r w:rsidR="00FF76CE">
        <w:rPr>
          <w:rFonts w:ascii="Arial" w:hAnsi="Arial"/>
          <w:sz w:val="24"/>
          <w:lang w:val="en-US"/>
        </w:rPr>
        <w:tab/>
      </w:r>
      <w:r w:rsidR="008A0C21">
        <w:rPr>
          <w:rFonts w:ascii="Arial" w:hAnsi="Arial"/>
          <w:sz w:val="24"/>
          <w:lang w:val="en-US"/>
        </w:rPr>
        <w:t>Discussion and 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4E370072" w14:textId="7FF85817" w:rsidR="00D15C1E" w:rsidRDefault="006A5DE9" w:rsidP="303CB879">
      <w:pPr>
        <w:rPr>
          <w:lang w:val="en-US"/>
        </w:rPr>
      </w:pPr>
      <w:r>
        <w:rPr>
          <w:lang w:val="en-US"/>
        </w:rPr>
        <w:t xml:space="preserve">In RAN#88e, a new work item (WI), </w:t>
      </w:r>
      <w:r w:rsidRPr="006A5DE9">
        <w:rPr>
          <w:lang w:val="en-US"/>
        </w:rPr>
        <w:t>Modification of LTE Band 24 specifications to comply with updated regulatory emission limits</w:t>
      </w:r>
      <w:r>
        <w:rPr>
          <w:lang w:val="en-US"/>
        </w:rPr>
        <w:t xml:space="preserve">, was approved [1].  </w:t>
      </w:r>
    </w:p>
    <w:p w14:paraId="55570B15" w14:textId="6F61EFCC" w:rsidR="00082CDB" w:rsidRDefault="00082CDB" w:rsidP="00D15C1E">
      <w:r>
        <w:t xml:space="preserve">The following two objectives were specified: </w:t>
      </w:r>
    </w:p>
    <w:p w14:paraId="6F3DACD0" w14:textId="6798C00A" w:rsidR="00082CDB" w:rsidRDefault="00082CDB" w:rsidP="00082CDB">
      <w:pPr>
        <w:numPr>
          <w:ilvl w:val="0"/>
          <w:numId w:val="33"/>
        </w:numPr>
        <w:overflowPunct w:val="0"/>
        <w:autoSpaceDE w:val="0"/>
        <w:autoSpaceDN w:val="0"/>
        <w:adjustRightInd w:val="0"/>
        <w:ind w:right="-99"/>
        <w:textAlignment w:val="baseline"/>
      </w:pPr>
      <w:r w:rsidRPr="00EF5C95">
        <w:t>Update relevant E-UTRA technical specifications as necessary for the existing 3GPP Band 24 to align with the modified FCC rules</w:t>
      </w:r>
      <w:r>
        <w:t>.</w:t>
      </w:r>
    </w:p>
    <w:p w14:paraId="1060DF31" w14:textId="3AD50B1B" w:rsidR="00D15C1E" w:rsidRPr="006B7628" w:rsidRDefault="00082CDB" w:rsidP="00D15C1E">
      <w:pPr>
        <w:numPr>
          <w:ilvl w:val="0"/>
          <w:numId w:val="33"/>
        </w:numPr>
        <w:overflowPunct w:val="0"/>
        <w:autoSpaceDE w:val="0"/>
        <w:autoSpaceDN w:val="0"/>
        <w:adjustRightInd w:val="0"/>
        <w:ind w:right="-99"/>
        <w:textAlignment w:val="baseline"/>
      </w:pPr>
      <w:r>
        <w:t>R</w:t>
      </w:r>
      <w:r w:rsidR="00D15C1E" w:rsidRPr="006B7628">
        <w:t>eview FCC material on record in docket 12-340, 11-109 that formed the basis for the FCC’s decision regarding GPS coexistence with band 24 downlink to evaluate the impact on E911 calls in accordance with FCC rule 47 C.F.R §9.10” during the RAN4 #96e meeting.</w:t>
      </w:r>
    </w:p>
    <w:p w14:paraId="6DCCDDAF" w14:textId="0CC133CC" w:rsidR="00D15C1E" w:rsidRPr="00D15C1E" w:rsidRDefault="00D15C1E" w:rsidP="00D15C1E">
      <w:pPr>
        <w:tabs>
          <w:tab w:val="left" w:pos="0"/>
        </w:tabs>
      </w:pPr>
      <w:r w:rsidRPr="006B7628">
        <w:t xml:space="preserve">This submission </w:t>
      </w:r>
      <w:r>
        <w:t>addresses th</w:t>
      </w:r>
      <w:r w:rsidR="005F67AC">
        <w:t>ese</w:t>
      </w:r>
      <w:r>
        <w:t xml:space="preserve"> objective</w:t>
      </w:r>
      <w:r w:rsidR="005F67AC">
        <w:t>s</w:t>
      </w:r>
      <w:r>
        <w:t xml:space="preserve"> of the WI.  Section 2 reviews the FCC material on record in dockets 11-109, 12-340 regarding GPS coexistence with Band 24 downlink to evaluate impact on E911.  Section 3 summarizes the clauses of various E-UTRA specifications affected as result of the regulatory updates.</w:t>
      </w:r>
    </w:p>
    <w:p w14:paraId="16B8AE77" w14:textId="77777777" w:rsidR="00802B9B" w:rsidRDefault="00802B9B" w:rsidP="00802B9B">
      <w:pPr>
        <w:pStyle w:val="Heading1"/>
        <w:rPr>
          <w:lang w:val="en-US"/>
        </w:rPr>
      </w:pPr>
      <w:r>
        <w:rPr>
          <w:lang w:val="en-US"/>
        </w:rPr>
        <w:t>Review of Material on Record Related to Downlink Transmission Testing related to E911</w:t>
      </w:r>
    </w:p>
    <w:p w14:paraId="7E5EDD80" w14:textId="2243DF20" w:rsidR="00802B9B" w:rsidRDefault="00802B9B" w:rsidP="00802B9B">
      <w:r w:rsidRPr="006B7628">
        <w:t>There were two substantial sets of tests performed to evaluate the impact of Band 24 transmissions on cellular devices supporting E911:</w:t>
      </w:r>
    </w:p>
    <w:p w14:paraId="20D38D6B" w14:textId="77777777" w:rsidR="00082CDB" w:rsidRPr="006B7628" w:rsidRDefault="00082CDB" w:rsidP="00802B9B"/>
    <w:p w14:paraId="18647921" w14:textId="77777777" w:rsidR="00802B9B" w:rsidRPr="006B7628" w:rsidRDefault="00802B9B" w:rsidP="00802B9B">
      <w:pPr>
        <w:pStyle w:val="ListParagraph"/>
        <w:numPr>
          <w:ilvl w:val="0"/>
          <w:numId w:val="34"/>
        </w:numPr>
        <w:spacing w:after="0"/>
      </w:pPr>
      <w:r w:rsidRPr="006B7628">
        <w:t>Technical Working Group (TWG) testing in 2011</w:t>
      </w:r>
    </w:p>
    <w:p w14:paraId="6187A3C1" w14:textId="77777777" w:rsidR="00802B9B" w:rsidRPr="006B7628" w:rsidRDefault="00802B9B" w:rsidP="00802B9B">
      <w:pPr>
        <w:pStyle w:val="ListParagraph"/>
        <w:numPr>
          <w:ilvl w:val="0"/>
          <w:numId w:val="34"/>
        </w:numPr>
        <w:spacing w:after="0"/>
      </w:pPr>
      <w:r w:rsidRPr="006B7628">
        <w:t>Roberson and Associates (RAA) testing in 2016</w:t>
      </w:r>
    </w:p>
    <w:p w14:paraId="2BA208DE" w14:textId="77777777" w:rsidR="00802B9B" w:rsidRPr="006B7628" w:rsidRDefault="00802B9B" w:rsidP="00802B9B"/>
    <w:p w14:paraId="023AF9C1" w14:textId="77777777" w:rsidR="00802B9B" w:rsidRPr="006B7628" w:rsidRDefault="00802B9B" w:rsidP="00802B9B">
      <w:r w:rsidRPr="006B7628">
        <w:t>Given the volume of material generated through these tests, the sub-sections below summarize the scope, methodology, results and conclusions of each.  The details of the two testing campaigns are available in [3] and [6] respectively.</w:t>
      </w:r>
    </w:p>
    <w:p w14:paraId="2B8C1112" w14:textId="77777777" w:rsidR="00802B9B" w:rsidRDefault="00802B9B" w:rsidP="00802B9B">
      <w:pPr>
        <w:pStyle w:val="Heading2"/>
        <w:rPr>
          <w:lang w:val="en-US"/>
        </w:rPr>
      </w:pPr>
      <w:r>
        <w:rPr>
          <w:lang w:val="en-US"/>
        </w:rPr>
        <w:t>TWG Testing (2011)</w:t>
      </w:r>
    </w:p>
    <w:p w14:paraId="37779C9C" w14:textId="77777777" w:rsidR="00802B9B" w:rsidRPr="006B7628" w:rsidRDefault="00802B9B" w:rsidP="00802B9B">
      <w:r w:rsidRPr="006B7628">
        <w:t>As part of the FCC’s regulatory proceedings in Docket 11-109 to approve Ligado’s Band 24 spectrum holdings for terrestrial use, the FCC mandated that a Technical Working Group (TWG) be formed to evaluate compatibility between Band 24 and GPS uses in the adjacent band. As</w:t>
      </w:r>
      <w:r>
        <w:t xml:space="preserve"> </w:t>
      </w:r>
      <w:r w:rsidRPr="006B7628">
        <w:t xml:space="preserve">part of this testing campaign, cellular A-GPS devices were evaluated with Band 24 signals present. </w:t>
      </w:r>
    </w:p>
    <w:p w14:paraId="02BFD894" w14:textId="77777777" w:rsidR="00802B9B" w:rsidRDefault="00802B9B" w:rsidP="00802B9B">
      <w:pPr>
        <w:pStyle w:val="Heading3"/>
      </w:pPr>
      <w:r>
        <w:t>Scope relative to E911 on cellular devices</w:t>
      </w:r>
    </w:p>
    <w:p w14:paraId="14E45952" w14:textId="77777777" w:rsidR="00802B9B" w:rsidRPr="006B7628" w:rsidRDefault="00802B9B" w:rsidP="00802B9B">
      <w:r w:rsidRPr="006B7628">
        <w:t xml:space="preserve">The TWG tested 41 mobile phones in three laboratories and 29 mobile phones in a field trial in Las Vegas, all for potential interference from operation on the lower 10 MHz downlink channel (1526 – 1536 MHz). The test plans for both the laboratory tests and the field trial were agreed to by consensus of the Cellular Sub-Team, which included representatives of Ligado (formerly LightSquared )(the Team Lead), Alcatel-Lucent, AT&amp;T, CSR, </w:t>
      </w:r>
      <w:proofErr w:type="spellStart"/>
      <w:r w:rsidRPr="006B7628">
        <w:t>Globalstar</w:t>
      </w:r>
      <w:proofErr w:type="spellEnd"/>
      <w:r w:rsidRPr="006B7628">
        <w:t xml:space="preserve">, Judge </w:t>
      </w:r>
      <w:r w:rsidRPr="006B7628">
        <w:lastRenderedPageBreak/>
        <w:t xml:space="preserve">Software, Motorola Mobility, New Mexico E-911, Qualcomm, Samsung, Sprint Nextel, </w:t>
      </w:r>
      <w:proofErr w:type="spellStart"/>
      <w:r w:rsidRPr="006B7628">
        <w:t>Sprient</w:t>
      </w:r>
      <w:proofErr w:type="spellEnd"/>
      <w:r w:rsidRPr="006B7628">
        <w:t>, T-Mobile, Trimble, U-</w:t>
      </w:r>
      <w:proofErr w:type="spellStart"/>
      <w:r w:rsidRPr="006B7628">
        <w:t>Blox</w:t>
      </w:r>
      <w:proofErr w:type="spellEnd"/>
      <w:r w:rsidRPr="006B7628">
        <w:t>, US Cellular, and Verizon Wireless (Appendix C.1 in [3]). The sub-team conducted approximately 40 days of testing at the following labs: PCTEST in Columbia, Maryland; ETS Lindgren in Austin, Texas; and Intertek in Lexington, Kentucky, from May 16-27, 2011.</w:t>
      </w:r>
    </w:p>
    <w:p w14:paraId="17435112" w14:textId="77777777" w:rsidR="00802B9B" w:rsidRDefault="00802B9B" w:rsidP="00802B9B">
      <w:pPr>
        <w:pStyle w:val="Heading3"/>
      </w:pPr>
      <w:r>
        <w:t>Test Methodology</w:t>
      </w:r>
    </w:p>
    <w:p w14:paraId="0C89E573" w14:textId="77777777" w:rsidR="00802B9B" w:rsidRPr="0039269B" w:rsidRDefault="00802B9B" w:rsidP="00802B9B">
      <w:pPr>
        <w:pStyle w:val="Default"/>
        <w:rPr>
          <w:sz w:val="22"/>
          <w:szCs w:val="22"/>
        </w:rPr>
      </w:pPr>
      <w:r w:rsidRPr="006B7628">
        <w:rPr>
          <w:sz w:val="20"/>
          <w:szCs w:val="20"/>
        </w:rPr>
        <w:t>The lab tests were based on conformance tests defined in 3GPP and 3GPP2, TIA and CTIA standards and comprise</w:t>
      </w:r>
      <w:r>
        <w:rPr>
          <w:sz w:val="20"/>
          <w:szCs w:val="20"/>
        </w:rPr>
        <w:t>d of</w:t>
      </w:r>
      <w:r w:rsidRPr="006B7628">
        <w:rPr>
          <w:sz w:val="20"/>
          <w:szCs w:val="20"/>
        </w:rPr>
        <w:t xml:space="preserve"> pass/fail criteria relative to key performance indicators (KPI) such as 2-D position error and response time (time-to-first fix, or TTFF). These tests required some adaptations to accommodate the presence of adjacent band interference, which is not included in the standardized tests. The types of tests included both “deep sensitivity tests” where the GPS signal levels were set to very low levels (below -147 dBm), as would be the case when the GPS signals were facing considerable blockage, and nominal accuracy tests where the GPS signals would be representative of open sky outdoor conditions (-130 dBm). [see TWG Final Report, Appendix C.1 for Laboratory Test Plans </w:t>
      </w:r>
      <w:r>
        <w:rPr>
          <w:sz w:val="20"/>
          <w:szCs w:val="20"/>
        </w:rPr>
        <w:t xml:space="preserve">in [7] </w:t>
      </w:r>
      <w:r w:rsidRPr="006B7628">
        <w:rPr>
          <w:sz w:val="20"/>
          <w:szCs w:val="20"/>
        </w:rPr>
        <w:t xml:space="preserve">and Section 3.2.9.6, Figure </w:t>
      </w:r>
      <w:proofErr w:type="gramStart"/>
      <w:r w:rsidRPr="006B7628">
        <w:rPr>
          <w:sz w:val="20"/>
          <w:szCs w:val="20"/>
        </w:rPr>
        <w:t xml:space="preserve">3.2.20 </w:t>
      </w:r>
      <w:r>
        <w:rPr>
          <w:sz w:val="20"/>
          <w:szCs w:val="20"/>
        </w:rPr>
        <w:t xml:space="preserve"> in</w:t>
      </w:r>
      <w:proofErr w:type="gramEnd"/>
      <w:r>
        <w:rPr>
          <w:sz w:val="20"/>
          <w:szCs w:val="20"/>
        </w:rPr>
        <w:t xml:space="preserve"> [3] </w:t>
      </w:r>
      <w:r w:rsidRPr="006B7628">
        <w:rPr>
          <w:sz w:val="20"/>
          <w:szCs w:val="20"/>
        </w:rPr>
        <w:t xml:space="preserve">for applicability of different tests to different operating environment]. Passing the tests involved meeting a specified condition relative to the KPIs, such as a 2-D position error of 100 meters and a response time of 20 seconds 95% of the time, in a specified number of trials with a specified confidence factor. [Table 5.2.1.2 in 3GPP TS 34.171,]. Not all tests had the same KPI requirements. </w:t>
      </w:r>
      <w:r w:rsidRPr="006B7628">
        <w:rPr>
          <w:i/>
          <w:iCs/>
          <w:sz w:val="20"/>
          <w:szCs w:val="20"/>
        </w:rPr>
        <w:t>These KPI requirements roughly correspond to the E911 requirements, such that passing the test provides high confidence that the E911 requirement would be met in the scenario that is most applicable to that test</w:t>
      </w:r>
      <w:r w:rsidRPr="006B7628">
        <w:rPr>
          <w:sz w:val="20"/>
          <w:szCs w:val="20"/>
        </w:rPr>
        <w:t>.  The E911 requirement for the 2-D position error is less than 50 meters 67% of time and less than 150 meters, 95% of the time.</w:t>
      </w:r>
      <w:r w:rsidRPr="0039269B">
        <w:rPr>
          <w:sz w:val="22"/>
          <w:szCs w:val="22"/>
        </w:rPr>
        <w:t xml:space="preserve"> </w:t>
      </w:r>
    </w:p>
    <w:p w14:paraId="21343250" w14:textId="77777777" w:rsidR="00802B9B" w:rsidRPr="0039269B" w:rsidRDefault="00802B9B" w:rsidP="00802B9B">
      <w:pPr>
        <w:pStyle w:val="Default"/>
        <w:rPr>
          <w:sz w:val="22"/>
          <w:szCs w:val="22"/>
        </w:rPr>
      </w:pPr>
    </w:p>
    <w:p w14:paraId="6A7AF01E" w14:textId="77777777" w:rsidR="00802B9B" w:rsidRPr="006B7628" w:rsidRDefault="00802B9B" w:rsidP="00802B9B">
      <w:pPr>
        <w:pStyle w:val="Default"/>
        <w:rPr>
          <w:b/>
          <w:i/>
          <w:sz w:val="20"/>
          <w:szCs w:val="20"/>
        </w:rPr>
      </w:pPr>
      <w:r w:rsidRPr="006B7628">
        <w:rPr>
          <w:b/>
          <w:bCs/>
          <w:i/>
          <w:iCs/>
          <w:sz w:val="20"/>
          <w:szCs w:val="20"/>
        </w:rPr>
        <w:t>Observation 1: The nominal accuracy test specified in section 5.2 of TS 34.171 specify a minimum requirement of less than 100 meters, 95% of the time.  A device conforming to nominal accuracy test specified in TS 34.171 was expected to meet the E911 requirement.</w:t>
      </w:r>
    </w:p>
    <w:p w14:paraId="095A8C90" w14:textId="77777777" w:rsidR="00802B9B" w:rsidRPr="0039269B" w:rsidRDefault="00802B9B" w:rsidP="00802B9B">
      <w:pPr>
        <w:pStyle w:val="Default"/>
        <w:rPr>
          <w:sz w:val="22"/>
          <w:szCs w:val="22"/>
        </w:rPr>
      </w:pPr>
    </w:p>
    <w:p w14:paraId="71CF25BC" w14:textId="77777777" w:rsidR="00802B9B" w:rsidRPr="006B7628" w:rsidRDefault="00802B9B" w:rsidP="00802B9B">
      <w:pPr>
        <w:rPr>
          <w:b/>
          <w:bCs/>
          <w:i/>
          <w:iCs/>
        </w:rPr>
      </w:pPr>
      <w:r w:rsidRPr="006B7628">
        <w:rPr>
          <w:b/>
          <w:bCs/>
          <w:i/>
          <w:iCs/>
        </w:rPr>
        <w:t>Observation 2:  During the measurement campaign, TWG was cognizant of FCC’s E911 related accuracy and reliability requirements as is evident from section 3.2.3.1 in [3]</w:t>
      </w:r>
      <w:r>
        <w:rPr>
          <w:b/>
          <w:bCs/>
          <w:i/>
          <w:iCs/>
        </w:rPr>
        <w:t xml:space="preserve"> and reproduced below</w:t>
      </w:r>
      <w:r w:rsidRPr="006B7628">
        <w:rPr>
          <w:b/>
          <w:bCs/>
          <w:i/>
          <w:iCs/>
        </w:rPr>
        <w:t xml:space="preserve">.  </w:t>
      </w:r>
    </w:p>
    <w:p w14:paraId="32E78AB1" w14:textId="77777777" w:rsidR="00802B9B" w:rsidRDefault="00802B9B" w:rsidP="00802B9B"/>
    <w:p w14:paraId="77C089A1" w14:textId="77777777" w:rsidR="00802B9B" w:rsidRPr="006B7628" w:rsidRDefault="00802B9B" w:rsidP="00802B9B">
      <w:pPr>
        <w:autoSpaceDE w:val="0"/>
        <w:autoSpaceDN w:val="0"/>
        <w:adjustRightInd w:val="0"/>
        <w:ind w:left="284"/>
        <w:rPr>
          <w:color w:val="000000"/>
        </w:rPr>
      </w:pPr>
      <w:r w:rsidRPr="006B7628">
        <w:rPr>
          <w:color w:val="000000"/>
        </w:rPr>
        <w:t xml:space="preserve">“3.2.3.1 Cellular Device AGPS Use Cases </w:t>
      </w:r>
    </w:p>
    <w:p w14:paraId="306CE3D2" w14:textId="77777777" w:rsidR="00802B9B" w:rsidRPr="006B7628" w:rsidRDefault="00802B9B" w:rsidP="00802B9B">
      <w:pPr>
        <w:autoSpaceDE w:val="0"/>
        <w:autoSpaceDN w:val="0"/>
        <w:adjustRightInd w:val="0"/>
        <w:ind w:left="284"/>
        <w:rPr>
          <w:color w:val="000000"/>
        </w:rPr>
      </w:pPr>
      <w:r w:rsidRPr="006B7628">
        <w:rPr>
          <w:color w:val="000000"/>
        </w:rPr>
        <w:t xml:space="preserve">The three primary use case examples for GPS receivers in cellular telephones are: 1) E911 Location; 2) Location-Based Services and 3) Real-Time Navigation. Each of these three use cases is associated with unique signal level and propagation aspects, driven, in part, by device orientation and proximity to the user. </w:t>
      </w:r>
    </w:p>
    <w:p w14:paraId="5C6CAC5B" w14:textId="77777777" w:rsidR="00802B9B" w:rsidRDefault="00802B9B" w:rsidP="00802B9B">
      <w:pPr>
        <w:autoSpaceDE w:val="0"/>
        <w:autoSpaceDN w:val="0"/>
        <w:adjustRightInd w:val="0"/>
        <w:ind w:left="852"/>
        <w:rPr>
          <w:color w:val="000000"/>
        </w:rPr>
      </w:pPr>
    </w:p>
    <w:p w14:paraId="501CFA52" w14:textId="77777777" w:rsidR="00802B9B" w:rsidRPr="006B7628" w:rsidRDefault="00802B9B" w:rsidP="00802B9B">
      <w:pPr>
        <w:autoSpaceDE w:val="0"/>
        <w:autoSpaceDN w:val="0"/>
        <w:adjustRightInd w:val="0"/>
        <w:ind w:left="852"/>
        <w:rPr>
          <w:color w:val="000000"/>
        </w:rPr>
      </w:pPr>
      <w:r w:rsidRPr="006B7628">
        <w:rPr>
          <w:color w:val="000000"/>
        </w:rPr>
        <w:t xml:space="preserve">3.2.3.1.1 E911 Location </w:t>
      </w:r>
    </w:p>
    <w:p w14:paraId="02BBFEC6" w14:textId="77777777" w:rsidR="00802B9B" w:rsidRPr="006B7628" w:rsidRDefault="00802B9B" w:rsidP="00802B9B">
      <w:pPr>
        <w:ind w:left="852"/>
      </w:pPr>
      <w:r w:rsidRPr="006B7628">
        <w:rPr>
          <w:color w:val="000000"/>
        </w:rPr>
        <w:t xml:space="preserve">The FCC‘s accuracy and reliability requirements for automatic location information (ALI) for wireless carrier enhanced 911 (E911) service require that carriers using handset-based E911 solutions provide location information within 50 meters for 67 percent of calls and within 150 meters for 95 percent of calls. These are the historical requirements for </w:t>
      </w:r>
      <w:proofErr w:type="gramStart"/>
      <w:r w:rsidRPr="006B7628">
        <w:rPr>
          <w:color w:val="000000"/>
        </w:rPr>
        <w:t>handset based</w:t>
      </w:r>
      <w:proofErr w:type="gramEnd"/>
      <w:r w:rsidRPr="006B7628">
        <w:rPr>
          <w:color w:val="000000"/>
        </w:rPr>
        <w:t xml:space="preserve"> location and there are recently adopted rules, 47 CFR Part 20.18 which will reflect different standards in the coming years. Carriers are expected to deliver a location fix within 30 seconds. These performance criteria are in alignment with FCC OET 71 guidelines. During an E911 call, the cellular telephone must acquire an accurate location fix using GPS/A-GPS, in some cases utilizing other location determination systems in addition to GPS.”</w:t>
      </w:r>
    </w:p>
    <w:p w14:paraId="0129A363" w14:textId="77777777" w:rsidR="00802B9B" w:rsidRDefault="00802B9B" w:rsidP="00802B9B"/>
    <w:p w14:paraId="356DBBF3" w14:textId="77777777" w:rsidR="00802B9B" w:rsidRPr="006B7628" w:rsidRDefault="00802B9B" w:rsidP="00802B9B">
      <w:r w:rsidRPr="006B7628">
        <w:t>For the field trial, the KPI data of 2-D position error and response time were collected without categorizing them into pass/fail criteria (Appendix C.3 in [</w:t>
      </w:r>
      <w:r>
        <w:t>7</w:t>
      </w:r>
      <w:r w:rsidRPr="006B7628">
        <w:t xml:space="preserve">]).  </w:t>
      </w:r>
      <w:r>
        <w:t xml:space="preserve">The pass/fail criteria were based on two factors: i) susceptibility and ii) power on ground, which are discussed below. </w:t>
      </w:r>
      <w:r w:rsidRPr="006B7628">
        <w:t xml:space="preserve">Tests were performed both in fixed locations that were selected because they had the highest power level on the ground in the vicinity of the base station tower and in a moving vehicle that repeatedly drove a route in the vicinity of the tower. The former </w:t>
      </w:r>
      <w:proofErr w:type="gramStart"/>
      <w:r w:rsidRPr="006B7628">
        <w:t>are</w:t>
      </w:r>
      <w:proofErr w:type="gramEnd"/>
      <w:r w:rsidRPr="006B7628">
        <w:t xml:space="preserve"> referred to as Static tests and the latter as Dynamic tests. KPI data were collected in adjacent 15-minute epochs when the transmitter was on and when it was off. This allowed the differential impact of the Ligado signals to be observed without excessive change in satellite constellation geometry, which could have an independent effect on the position accuracy.</w:t>
      </w:r>
    </w:p>
    <w:p w14:paraId="4DD01F7B" w14:textId="77777777" w:rsidR="00802B9B" w:rsidRDefault="00802B9B" w:rsidP="00802B9B"/>
    <w:p w14:paraId="44547FFC" w14:textId="77777777" w:rsidR="00802B9B" w:rsidRDefault="00802B9B" w:rsidP="00802B9B">
      <w:pPr>
        <w:pStyle w:val="Heading3"/>
      </w:pPr>
      <w:r>
        <w:lastRenderedPageBreak/>
        <w:t>Results</w:t>
      </w:r>
    </w:p>
    <w:p w14:paraId="78BEB944" w14:textId="77777777" w:rsidR="00802B9B" w:rsidRPr="006B7628" w:rsidRDefault="00802B9B" w:rsidP="00802B9B">
      <w:pPr>
        <w:pStyle w:val="Default"/>
        <w:rPr>
          <w:sz w:val="20"/>
          <w:szCs w:val="20"/>
        </w:rPr>
      </w:pPr>
      <w:r w:rsidRPr="006B7628">
        <w:rPr>
          <w:sz w:val="20"/>
          <w:szCs w:val="20"/>
        </w:rPr>
        <w:t>The results of the laboratory tests demonstrate that, for the lower downlink channel of 10 MHz bandwidth, all of the cellular devices tested passed the tests corresponding to outdoor operation (Tests 2.4.1.4 and 2.4.2.4 in the Cellular Laboratory Test Plan) in the presence of a Ligado signal at -30 dBm (Table 3.2.4 in [3]). Only two devices failed the above test at a level above -15 dBm. For the deep sensitivity tests  (Tests 2.4.1.2 and 2.4.2.2 in the Cellular Laboratory Test Plan [</w:t>
      </w:r>
      <w:r>
        <w:rPr>
          <w:sz w:val="20"/>
          <w:szCs w:val="20"/>
        </w:rPr>
        <w:t>7</w:t>
      </w:r>
      <w:r w:rsidRPr="006B7628">
        <w:rPr>
          <w:sz w:val="20"/>
          <w:szCs w:val="20"/>
        </w:rPr>
        <w:t xml:space="preserve">]), where the GPS signal level was below -147 dBm, the results were that one failed at levels above -45 dBm and two failed at levels above -30 dBm. As the deep sensitivity test corresponds to indoor operation, where approximately 10 dB of building loss may be accounted for, these “failure” levels may be increased by 10 dB to determine the equivalent outdoor Ligado power level, i.e. -35 dBm and -20 dBm, respectively, in the above cases. </w:t>
      </w:r>
    </w:p>
    <w:p w14:paraId="47D653EC" w14:textId="77777777" w:rsidR="00802B9B" w:rsidRPr="0039269B" w:rsidRDefault="00802B9B" w:rsidP="00802B9B">
      <w:pPr>
        <w:pStyle w:val="Default"/>
        <w:rPr>
          <w:sz w:val="22"/>
          <w:szCs w:val="22"/>
        </w:rPr>
      </w:pPr>
    </w:p>
    <w:p w14:paraId="045E6612" w14:textId="77777777" w:rsidR="00802B9B" w:rsidRPr="006B7628" w:rsidRDefault="00802B9B" w:rsidP="00802B9B">
      <w:r w:rsidRPr="006B7628">
        <w:t>In the field testing in Las Vegas [8], with the lower 5 MHz channel (1526.3-1531.3 MHz) in use, no systematic impact</w:t>
      </w:r>
      <w:r w:rsidRPr="006B7628">
        <w:rPr>
          <w:sz w:val="11"/>
          <w:szCs w:val="11"/>
        </w:rPr>
        <w:t xml:space="preserve"> </w:t>
      </w:r>
      <w:r w:rsidRPr="006B7628">
        <w:t xml:space="preserve">of the presence of the Ligado signal could be discerned in the position errors noted at any site (dense urban, urban, suburban, and rural) (Section 3.2.13 in [3]). The Las Vegas data shows that even when devices were subjected to power levels as high as -25 dBm, there was no perceptible effect on the position error that could be attributed to the Ligado signal. In rural site #53, according to data collected by Trimble, 1157 incidences of measured powers above -20 dBm were reported, which was at the 98.5% probability point of the CDF of all data points collected at that site (the –20 dBm is equivalent to -25 dBm at the device antenna port with a -5dB adjustment for device antenna coupling loss, assumed by the Cellular Sub-Team).  However, in the Dynamic tests with the lower 5 MHz downlink channel at the same location, no systematic impact of Ligado signal was discernible – Section 6.2.1.ii[7]. </w:t>
      </w:r>
    </w:p>
    <w:p w14:paraId="347E7225" w14:textId="77777777" w:rsidR="00802B9B" w:rsidRPr="006B7628" w:rsidRDefault="00802B9B" w:rsidP="00802B9B">
      <w:pPr>
        <w:pStyle w:val="Default"/>
        <w:rPr>
          <w:sz w:val="20"/>
          <w:szCs w:val="20"/>
        </w:rPr>
      </w:pPr>
      <w:r w:rsidRPr="006B7628">
        <w:rPr>
          <w:sz w:val="20"/>
          <w:szCs w:val="20"/>
        </w:rPr>
        <w:t xml:space="preserve">Key to any interference assessment is (i) the probability  that the Ligado signal will be at a particular level at a sample of UEs with antenna height of 1.5 m above the ground (referred to as Power on the Ground, or </w:t>
      </w:r>
      <w:proofErr w:type="spellStart"/>
      <w:r w:rsidRPr="006B7628">
        <w:rPr>
          <w:sz w:val="20"/>
          <w:szCs w:val="20"/>
        </w:rPr>
        <w:t>PoG</w:t>
      </w:r>
      <w:proofErr w:type="spellEnd"/>
      <w:r w:rsidRPr="006B7628">
        <w:rPr>
          <w:sz w:val="20"/>
          <w:szCs w:val="20"/>
        </w:rPr>
        <w:t xml:space="preserve">) over any given percentage of the service area (i.e. the CDF of </w:t>
      </w:r>
      <w:proofErr w:type="spellStart"/>
      <w:r w:rsidRPr="006B7628">
        <w:rPr>
          <w:sz w:val="20"/>
          <w:szCs w:val="20"/>
        </w:rPr>
        <w:t>PoG</w:t>
      </w:r>
      <w:proofErr w:type="spellEnd"/>
      <w:r w:rsidRPr="006B7628">
        <w:rPr>
          <w:sz w:val="20"/>
          <w:szCs w:val="20"/>
        </w:rPr>
        <w:t>), and (ii) the probability that a sample handset will remain compatible at a sufficiently high value in the above CDF. The assessment of (i) and (ii) were pursued separately and then combined as described below.</w:t>
      </w:r>
    </w:p>
    <w:p w14:paraId="71EDB25B" w14:textId="77777777" w:rsidR="00802B9B" w:rsidRPr="006B7628" w:rsidRDefault="00802B9B" w:rsidP="00802B9B">
      <w:pPr>
        <w:pStyle w:val="Default"/>
        <w:rPr>
          <w:sz w:val="20"/>
          <w:szCs w:val="20"/>
        </w:rPr>
      </w:pPr>
    </w:p>
    <w:p w14:paraId="46E040BF" w14:textId="77777777" w:rsidR="00802B9B" w:rsidRPr="006B7628" w:rsidRDefault="00802B9B" w:rsidP="00802B9B">
      <w:pPr>
        <w:pStyle w:val="Default"/>
        <w:rPr>
          <w:sz w:val="20"/>
          <w:szCs w:val="20"/>
        </w:rPr>
      </w:pPr>
      <w:r w:rsidRPr="006B7628">
        <w:rPr>
          <w:sz w:val="20"/>
          <w:szCs w:val="20"/>
        </w:rPr>
        <w:t>The TWG lab tests addressed exclusively (ii)</w:t>
      </w:r>
      <w:r>
        <w:rPr>
          <w:sz w:val="20"/>
          <w:szCs w:val="20"/>
        </w:rPr>
        <w:t xml:space="preserve"> above</w:t>
      </w:r>
      <w:r w:rsidRPr="006B7628">
        <w:rPr>
          <w:sz w:val="20"/>
          <w:szCs w:val="20"/>
        </w:rPr>
        <w:t xml:space="preserve">, wherein the susceptibility thresholds of the tested UEs were determined regardless of the use case that might be responsible for the adjacent band power.  The figure below shows the CDFs of the percentage of passing devices over the domain of normalized interference power received at the UE’s antenna port.  Then, analytical propagation models, shown in </w:t>
      </w:r>
      <w:r w:rsidRPr="006B7628">
        <w:rPr>
          <w:sz w:val="20"/>
          <w:szCs w:val="20"/>
        </w:rPr>
        <w:fldChar w:fldCharType="begin"/>
      </w:r>
      <w:r w:rsidRPr="006B7628">
        <w:rPr>
          <w:sz w:val="20"/>
          <w:szCs w:val="20"/>
        </w:rPr>
        <w:instrText xml:space="preserve"> REF _Ref46333160 \h </w:instrText>
      </w:r>
      <w:r>
        <w:rPr>
          <w:sz w:val="20"/>
          <w:szCs w:val="20"/>
        </w:rPr>
        <w:instrText xml:space="preserve"> \* MERGEFORMAT </w:instrText>
      </w:r>
      <w:r w:rsidRPr="006B7628">
        <w:rPr>
          <w:sz w:val="20"/>
          <w:szCs w:val="20"/>
        </w:rPr>
      </w:r>
      <w:r w:rsidRPr="006B7628">
        <w:rPr>
          <w:sz w:val="20"/>
          <w:szCs w:val="20"/>
        </w:rPr>
        <w:fldChar w:fldCharType="separate"/>
      </w:r>
      <w:r w:rsidRPr="006B7628">
        <w:rPr>
          <w:sz w:val="20"/>
          <w:szCs w:val="20"/>
        </w:rPr>
        <w:t xml:space="preserve">Figure </w:t>
      </w:r>
      <w:r w:rsidRPr="006B7628">
        <w:rPr>
          <w:noProof/>
          <w:sz w:val="20"/>
          <w:szCs w:val="20"/>
        </w:rPr>
        <w:t>1</w:t>
      </w:r>
      <w:r w:rsidRPr="006B7628">
        <w:rPr>
          <w:sz w:val="20"/>
          <w:szCs w:val="20"/>
        </w:rPr>
        <w:fldChar w:fldCharType="end"/>
      </w:r>
      <w:r w:rsidRPr="006B7628">
        <w:rPr>
          <w:sz w:val="20"/>
          <w:szCs w:val="20"/>
        </w:rPr>
        <w:t xml:space="preserve"> were used to predict the Power on Ground (</w:t>
      </w:r>
      <w:proofErr w:type="spellStart"/>
      <w:r w:rsidRPr="006B7628">
        <w:rPr>
          <w:sz w:val="20"/>
          <w:szCs w:val="20"/>
        </w:rPr>
        <w:t>PoG</w:t>
      </w:r>
      <w:proofErr w:type="spellEnd"/>
      <w:r w:rsidRPr="006B7628">
        <w:rPr>
          <w:sz w:val="20"/>
          <w:szCs w:val="20"/>
        </w:rPr>
        <w:t xml:space="preserve">) for different use cases – Free Space Outdoor, </w:t>
      </w:r>
      <w:proofErr w:type="spellStart"/>
      <w:r w:rsidRPr="006B7628">
        <w:rPr>
          <w:sz w:val="20"/>
          <w:szCs w:val="20"/>
        </w:rPr>
        <w:t>Walfisch</w:t>
      </w:r>
      <w:proofErr w:type="spellEnd"/>
      <w:r w:rsidRPr="006B7628">
        <w:rPr>
          <w:sz w:val="20"/>
          <w:szCs w:val="20"/>
        </w:rPr>
        <w:t xml:space="preserve">-Ikegami Line of Sight (WILOS) to addresses outdoor cases with light clutter or Indoor Residential, and Indoor with higher building penetration loss. </w:t>
      </w:r>
    </w:p>
    <w:p w14:paraId="2420CA9C" w14:textId="77777777" w:rsidR="00802B9B" w:rsidRDefault="00802B9B" w:rsidP="00802B9B">
      <w:pPr>
        <w:pStyle w:val="Default"/>
        <w:rPr>
          <w:sz w:val="22"/>
          <w:szCs w:val="22"/>
        </w:rPr>
      </w:pPr>
    </w:p>
    <w:p w14:paraId="190999BE" w14:textId="77777777" w:rsidR="00802B9B" w:rsidRPr="006B7628" w:rsidRDefault="00802B9B" w:rsidP="00802B9B">
      <w:pPr>
        <w:pStyle w:val="Default"/>
        <w:rPr>
          <w:sz w:val="20"/>
          <w:szCs w:val="20"/>
        </w:rPr>
      </w:pPr>
      <w:r w:rsidRPr="006B7628">
        <w:rPr>
          <w:sz w:val="20"/>
          <w:szCs w:val="20"/>
        </w:rPr>
        <w:t xml:space="preserve">The transmitter was assumed to comprise:  a 30 m tower radiating an EIRP of 62 dBm for the low 10 MHz downlink channel.  The </w:t>
      </w:r>
      <w:proofErr w:type="spellStart"/>
      <w:r w:rsidRPr="006B7628">
        <w:rPr>
          <w:sz w:val="20"/>
          <w:szCs w:val="20"/>
        </w:rPr>
        <w:t>PoG</w:t>
      </w:r>
      <w:proofErr w:type="spellEnd"/>
      <w:r w:rsidRPr="006B7628">
        <w:rPr>
          <w:sz w:val="20"/>
          <w:szCs w:val="20"/>
        </w:rPr>
        <w:t xml:space="preserve"> values of the above scenario, using the approximate maxima of the CDFs, were -30 dBm, -35 dBm and -45 dBm, respectively.  The CDFs show that as long as the </w:t>
      </w:r>
      <w:proofErr w:type="spellStart"/>
      <w:r w:rsidRPr="006B7628">
        <w:rPr>
          <w:sz w:val="20"/>
          <w:szCs w:val="20"/>
        </w:rPr>
        <w:t>PoG</w:t>
      </w:r>
      <w:proofErr w:type="spellEnd"/>
      <w:r w:rsidRPr="006B7628">
        <w:rPr>
          <w:sz w:val="20"/>
          <w:szCs w:val="20"/>
        </w:rPr>
        <w:t xml:space="preserve"> from the Band 24 base station utilizing 1526 – 1536 MHz does not </w:t>
      </w:r>
      <w:proofErr w:type="gramStart"/>
      <w:r w:rsidRPr="006B7628">
        <w:rPr>
          <w:sz w:val="20"/>
          <w:szCs w:val="20"/>
        </w:rPr>
        <w:t xml:space="preserve">exceed  </w:t>
      </w:r>
      <w:r>
        <w:rPr>
          <w:sz w:val="20"/>
          <w:szCs w:val="20"/>
        </w:rPr>
        <w:t>-</w:t>
      </w:r>
      <w:proofErr w:type="gramEnd"/>
      <w:r w:rsidRPr="006B7628">
        <w:rPr>
          <w:sz w:val="20"/>
          <w:szCs w:val="20"/>
        </w:rPr>
        <w:t xml:space="preserve">30 dBm, all devices are expected to pass the -130 dBm accuracy suite.  </w:t>
      </w:r>
    </w:p>
    <w:p w14:paraId="205BC40D" w14:textId="77777777" w:rsidR="00802B9B" w:rsidRDefault="00802B9B" w:rsidP="00802B9B">
      <w:pPr>
        <w:pStyle w:val="Default"/>
        <w:rPr>
          <w:sz w:val="22"/>
          <w:szCs w:val="22"/>
        </w:rPr>
      </w:pPr>
    </w:p>
    <w:p w14:paraId="7B7CD8C5" w14:textId="77777777" w:rsidR="00802B9B" w:rsidRDefault="00802B9B" w:rsidP="00802B9B">
      <w:pPr>
        <w:pStyle w:val="Default"/>
        <w:keepNext/>
        <w:jc w:val="center"/>
      </w:pPr>
      <w:r>
        <w:rPr>
          <w:noProof/>
        </w:rPr>
        <w:lastRenderedPageBreak/>
        <w:drawing>
          <wp:inline distT="0" distB="0" distL="0" distR="0" wp14:anchorId="0B3549E3" wp14:editId="166032FA">
            <wp:extent cx="5486400" cy="3003826"/>
            <wp:effectExtent l="0" t="0" r="0" b="0"/>
            <wp:docPr id="326453815" name="Picture 5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11">
                      <a:extLst>
                        <a:ext uri="{28A0092B-C50C-407E-A947-70E740481C1C}">
                          <a14:useLocalDpi xmlns:a14="http://schemas.microsoft.com/office/drawing/2010/main" val="0"/>
                        </a:ext>
                      </a:extLst>
                    </a:blip>
                    <a:stretch>
                      <a:fillRect/>
                    </a:stretch>
                  </pic:blipFill>
                  <pic:spPr>
                    <a:xfrm>
                      <a:off x="0" y="0"/>
                      <a:ext cx="5486400" cy="3003826"/>
                    </a:xfrm>
                    <a:prstGeom prst="rect">
                      <a:avLst/>
                    </a:prstGeom>
                  </pic:spPr>
                </pic:pic>
              </a:graphicData>
            </a:graphic>
          </wp:inline>
        </w:drawing>
      </w:r>
    </w:p>
    <w:p w14:paraId="7F950AA7" w14:textId="77777777" w:rsidR="00802B9B" w:rsidRPr="006B7628" w:rsidRDefault="00802B9B" w:rsidP="00802B9B">
      <w:pPr>
        <w:pStyle w:val="Caption"/>
        <w:jc w:val="center"/>
        <w:rPr>
          <w:bCs/>
        </w:rPr>
      </w:pPr>
      <w:bookmarkStart w:id="0" w:name="_Ref46333160"/>
      <w:r w:rsidRPr="006B7628">
        <w:rPr>
          <w:bCs/>
        </w:rPr>
        <w:t xml:space="preserve">Figure </w:t>
      </w:r>
      <w:r w:rsidRPr="006B7628">
        <w:rPr>
          <w:bCs/>
        </w:rPr>
        <w:fldChar w:fldCharType="begin"/>
      </w:r>
      <w:r w:rsidRPr="006B7628">
        <w:rPr>
          <w:bCs/>
        </w:rPr>
        <w:instrText>SEQ Figure \* ARABIC</w:instrText>
      </w:r>
      <w:r w:rsidRPr="006B7628">
        <w:rPr>
          <w:bCs/>
        </w:rPr>
        <w:fldChar w:fldCharType="separate"/>
      </w:r>
      <w:r w:rsidRPr="006B7628">
        <w:rPr>
          <w:bCs/>
          <w:noProof/>
        </w:rPr>
        <w:t>1</w:t>
      </w:r>
      <w:r w:rsidRPr="006B7628">
        <w:rPr>
          <w:bCs/>
        </w:rPr>
        <w:fldChar w:fldCharType="end"/>
      </w:r>
      <w:bookmarkEnd w:id="0"/>
      <w:r w:rsidRPr="006B7628">
        <w:rPr>
          <w:bCs/>
        </w:rPr>
        <w:t xml:space="preserve">: Predicted “Power on the Ground” Versus Horizontal Ground Distance from the Band 24 </w:t>
      </w:r>
      <w:proofErr w:type="spellStart"/>
      <w:r w:rsidRPr="006B7628">
        <w:rPr>
          <w:bCs/>
        </w:rPr>
        <w:t>eNode</w:t>
      </w:r>
      <w:proofErr w:type="spellEnd"/>
      <w:r w:rsidRPr="006B7628">
        <w:rPr>
          <w:bCs/>
        </w:rPr>
        <w:t xml:space="preserve"> B Antenna Using Free Space (FSLOS) and </w:t>
      </w:r>
      <w:proofErr w:type="spellStart"/>
      <w:r w:rsidRPr="006B7628">
        <w:rPr>
          <w:bCs/>
        </w:rPr>
        <w:t>Walfisch</w:t>
      </w:r>
      <w:proofErr w:type="spellEnd"/>
      <w:r w:rsidRPr="006B7628">
        <w:rPr>
          <w:bCs/>
        </w:rPr>
        <w:t xml:space="preserve"> </w:t>
      </w:r>
      <w:proofErr w:type="spellStart"/>
      <w:r w:rsidRPr="006B7628">
        <w:rPr>
          <w:bCs/>
        </w:rPr>
        <w:t>Ikagami</w:t>
      </w:r>
      <w:proofErr w:type="spellEnd"/>
      <w:r w:rsidRPr="006B7628">
        <w:rPr>
          <w:bCs/>
        </w:rPr>
        <w:t xml:space="preserve"> Line of Sight (WILOS) models (Figure 3.2.21 in [3])  </w:t>
      </w:r>
    </w:p>
    <w:p w14:paraId="13C6AA12" w14:textId="77777777" w:rsidR="00802B9B" w:rsidRDefault="00802B9B" w:rsidP="00802B9B">
      <w:pPr>
        <w:pStyle w:val="Default"/>
        <w:jc w:val="center"/>
        <w:rPr>
          <w:sz w:val="22"/>
          <w:szCs w:val="22"/>
        </w:rPr>
      </w:pPr>
    </w:p>
    <w:p w14:paraId="477742B0" w14:textId="77777777" w:rsidR="00802B9B" w:rsidRDefault="00802B9B" w:rsidP="00802B9B">
      <w:pPr>
        <w:pStyle w:val="Default"/>
        <w:rPr>
          <w:sz w:val="22"/>
          <w:szCs w:val="22"/>
        </w:rPr>
      </w:pPr>
    </w:p>
    <w:p w14:paraId="45464516" w14:textId="77777777" w:rsidR="00802B9B" w:rsidRDefault="00802B9B" w:rsidP="00802B9B">
      <w:pPr>
        <w:pStyle w:val="Default"/>
        <w:rPr>
          <w:sz w:val="22"/>
          <w:szCs w:val="22"/>
        </w:rPr>
      </w:pPr>
    </w:p>
    <w:p w14:paraId="33D52D17" w14:textId="77777777" w:rsidR="00802B9B" w:rsidRDefault="00802B9B" w:rsidP="00802B9B">
      <w:pPr>
        <w:pStyle w:val="Default"/>
        <w:jc w:val="center"/>
        <w:rPr>
          <w:sz w:val="22"/>
          <w:szCs w:val="22"/>
        </w:rPr>
      </w:pPr>
      <w:r w:rsidRPr="00797662">
        <w:rPr>
          <w:noProof/>
        </w:rPr>
        <w:drawing>
          <wp:inline distT="0" distB="0" distL="0" distR="0" wp14:anchorId="03906C6D" wp14:editId="569C4FA3">
            <wp:extent cx="5239569" cy="3606177"/>
            <wp:effectExtent l="0" t="0" r="0" b="0"/>
            <wp:docPr id="7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5295129" cy="3644417"/>
                    </a:xfrm>
                    <a:prstGeom prst="rect">
                      <a:avLst/>
                    </a:prstGeom>
                    <a:noFill/>
                    <a:ln w="9525">
                      <a:noFill/>
                      <a:miter lim="800000"/>
                      <a:headEnd/>
                      <a:tailEnd/>
                    </a:ln>
                  </pic:spPr>
                </pic:pic>
              </a:graphicData>
            </a:graphic>
          </wp:inline>
        </w:drawing>
      </w:r>
    </w:p>
    <w:p w14:paraId="142FABDE" w14:textId="77777777" w:rsidR="00802B9B" w:rsidRPr="006B7628" w:rsidRDefault="00802B9B" w:rsidP="00802B9B">
      <w:pPr>
        <w:pStyle w:val="Caption"/>
        <w:jc w:val="center"/>
        <w:rPr>
          <w:bCs/>
        </w:rPr>
      </w:pPr>
      <w:r w:rsidRPr="006B7628">
        <w:rPr>
          <w:bCs/>
        </w:rPr>
        <w:t>Figure</w:t>
      </w:r>
      <w:r>
        <w:rPr>
          <w:bCs/>
        </w:rPr>
        <w:t xml:space="preserve"> </w:t>
      </w:r>
      <w:r w:rsidRPr="006B7628">
        <w:rPr>
          <w:bCs/>
        </w:rPr>
        <w:fldChar w:fldCharType="begin"/>
      </w:r>
      <w:r w:rsidRPr="006B7628">
        <w:rPr>
          <w:bCs/>
        </w:rPr>
        <w:instrText>STYLEREF 1 \s</w:instrText>
      </w:r>
      <w:r w:rsidRPr="006B7628">
        <w:rPr>
          <w:bCs/>
        </w:rPr>
        <w:fldChar w:fldCharType="separate"/>
      </w:r>
      <w:r w:rsidRPr="006B7628">
        <w:rPr>
          <w:bCs/>
          <w:noProof/>
        </w:rPr>
        <w:t>2</w:t>
      </w:r>
      <w:r w:rsidRPr="006B7628">
        <w:rPr>
          <w:bCs/>
        </w:rPr>
        <w:fldChar w:fldCharType="end"/>
      </w:r>
      <w:r w:rsidRPr="006B7628">
        <w:rPr>
          <w:bCs/>
        </w:rPr>
        <w:noBreakHyphen/>
      </w:r>
      <w:r w:rsidRPr="006B7628">
        <w:rPr>
          <w:bCs/>
        </w:rPr>
        <w:fldChar w:fldCharType="begin"/>
      </w:r>
      <w:r w:rsidRPr="006B7628">
        <w:rPr>
          <w:bCs/>
        </w:rPr>
        <w:instrText>SEQ Figure \* ARABIC \s 1</w:instrText>
      </w:r>
      <w:r w:rsidRPr="006B7628">
        <w:rPr>
          <w:bCs/>
        </w:rPr>
        <w:fldChar w:fldCharType="separate"/>
      </w:r>
      <w:r w:rsidRPr="006B7628">
        <w:rPr>
          <w:bCs/>
          <w:noProof/>
        </w:rPr>
        <w:t>2</w:t>
      </w:r>
      <w:r w:rsidRPr="006B7628">
        <w:rPr>
          <w:bCs/>
        </w:rPr>
        <w:fldChar w:fldCharType="end"/>
      </w:r>
      <w:r w:rsidRPr="006B7628">
        <w:rPr>
          <w:bCs/>
        </w:rPr>
        <w:t>: Cumulative distribution of Device susceptibility values versus “power on the ground” for the Nominal Build Plan (Figure 3.2.20 in [3])</w:t>
      </w:r>
    </w:p>
    <w:p w14:paraId="03E11554" w14:textId="77777777" w:rsidR="00802B9B" w:rsidRDefault="00802B9B" w:rsidP="00802B9B">
      <w:pPr>
        <w:pStyle w:val="Default"/>
        <w:rPr>
          <w:sz w:val="22"/>
          <w:szCs w:val="22"/>
        </w:rPr>
      </w:pPr>
    </w:p>
    <w:p w14:paraId="6CFBFB66" w14:textId="77777777" w:rsidR="00802B9B" w:rsidRPr="006B7628" w:rsidRDefault="00802B9B" w:rsidP="00802B9B">
      <w:pPr>
        <w:pStyle w:val="Default"/>
        <w:rPr>
          <w:sz w:val="20"/>
          <w:szCs w:val="20"/>
        </w:rPr>
      </w:pPr>
      <w:r w:rsidRPr="006B7628">
        <w:rPr>
          <w:sz w:val="20"/>
          <w:szCs w:val="20"/>
        </w:rPr>
        <w:t xml:space="preserve">The TWG also engaged in extensive </w:t>
      </w:r>
      <w:proofErr w:type="spellStart"/>
      <w:proofErr w:type="gramStart"/>
      <w:r w:rsidRPr="006B7628">
        <w:rPr>
          <w:sz w:val="20"/>
          <w:szCs w:val="20"/>
        </w:rPr>
        <w:t>PoG</w:t>
      </w:r>
      <w:proofErr w:type="spellEnd"/>
      <w:r w:rsidRPr="006B7628">
        <w:rPr>
          <w:sz w:val="20"/>
          <w:szCs w:val="20"/>
        </w:rPr>
        <w:t xml:space="preserve">  measurements</w:t>
      </w:r>
      <w:proofErr w:type="gramEnd"/>
      <w:r w:rsidRPr="006B7628">
        <w:rPr>
          <w:sz w:val="20"/>
          <w:szCs w:val="20"/>
        </w:rPr>
        <w:t xml:space="preserve"> as one aspect of the outdoor trials in Las Vegas. These measurements were compared with the handset susceptibility results shown in Figure 2 to make additional compatibility assessments beyond those based on the analytical </w:t>
      </w:r>
      <w:proofErr w:type="spellStart"/>
      <w:r w:rsidRPr="006B7628">
        <w:rPr>
          <w:sz w:val="20"/>
          <w:szCs w:val="20"/>
        </w:rPr>
        <w:t>PoG</w:t>
      </w:r>
      <w:proofErr w:type="spellEnd"/>
      <w:r w:rsidRPr="006B7628">
        <w:rPr>
          <w:sz w:val="20"/>
          <w:szCs w:val="20"/>
        </w:rPr>
        <w:t xml:space="preserve"> predictions of Figure 1. The data was collected in different clutter environments and tower heights with base stations operating at 62 dBm EIRP.  The reported </w:t>
      </w:r>
      <w:proofErr w:type="spellStart"/>
      <w:r w:rsidRPr="006B7628">
        <w:rPr>
          <w:sz w:val="20"/>
          <w:szCs w:val="20"/>
        </w:rPr>
        <w:t>PoG</w:t>
      </w:r>
      <w:proofErr w:type="spellEnd"/>
      <w:r w:rsidRPr="006B7628">
        <w:rPr>
          <w:sz w:val="20"/>
          <w:szCs w:val="20"/>
        </w:rPr>
        <w:t xml:space="preserve"> values were normalized to an omnidirectional antenna.  Comparisons with the handset susceptibility values were made after a +5dB </w:t>
      </w:r>
      <w:r w:rsidRPr="006B7628">
        <w:rPr>
          <w:sz w:val="20"/>
          <w:szCs w:val="20"/>
        </w:rPr>
        <w:lastRenderedPageBreak/>
        <w:t xml:space="preserve">adjustment to the </w:t>
      </w:r>
      <w:proofErr w:type="spellStart"/>
      <w:r w:rsidRPr="006B7628">
        <w:rPr>
          <w:sz w:val="20"/>
          <w:szCs w:val="20"/>
        </w:rPr>
        <w:t>PoG</w:t>
      </w:r>
      <w:proofErr w:type="spellEnd"/>
      <w:r w:rsidRPr="006B7628">
        <w:rPr>
          <w:sz w:val="20"/>
          <w:szCs w:val="20"/>
        </w:rPr>
        <w:t xml:space="preserve"> values to account for the –5dBi GPS antenna gain of the handset (agreed to by the Cellular Subgroup).</w:t>
      </w:r>
    </w:p>
    <w:p w14:paraId="19E867A0" w14:textId="77777777" w:rsidR="00802B9B" w:rsidRPr="0039269B" w:rsidRDefault="00802B9B" w:rsidP="00802B9B">
      <w:pPr>
        <w:pStyle w:val="Default"/>
        <w:rPr>
          <w:sz w:val="22"/>
          <w:szCs w:val="22"/>
        </w:rPr>
      </w:pPr>
    </w:p>
    <w:p w14:paraId="03DC2A70" w14:textId="77777777" w:rsidR="00802B9B" w:rsidRPr="00540BAB" w:rsidRDefault="00802B9B" w:rsidP="00802B9B">
      <w:pPr>
        <w:pStyle w:val="Default"/>
        <w:rPr>
          <w:sz w:val="20"/>
          <w:szCs w:val="20"/>
        </w:rPr>
      </w:pPr>
      <w:r w:rsidRPr="00540BAB">
        <w:rPr>
          <w:sz w:val="20"/>
          <w:szCs w:val="20"/>
        </w:rPr>
        <w:t xml:space="preserve">A CDF analysis of the </w:t>
      </w:r>
      <w:r>
        <w:rPr>
          <w:sz w:val="20"/>
          <w:szCs w:val="20"/>
        </w:rPr>
        <w:t xml:space="preserve">Las Vegas </w:t>
      </w:r>
      <w:proofErr w:type="spellStart"/>
      <w:r w:rsidRPr="00540BAB">
        <w:rPr>
          <w:sz w:val="20"/>
          <w:szCs w:val="20"/>
        </w:rPr>
        <w:t>PoG</w:t>
      </w:r>
      <w:proofErr w:type="spellEnd"/>
      <w:r w:rsidRPr="00540BAB">
        <w:rPr>
          <w:sz w:val="20"/>
          <w:szCs w:val="20"/>
        </w:rPr>
        <w:t xml:space="preserve"> level presented in the Cellular Sub-Team section of the TWG Report </w:t>
      </w:r>
      <w:r w:rsidRPr="00224311">
        <w:rPr>
          <w:sz w:val="20"/>
          <w:szCs w:val="20"/>
        </w:rPr>
        <w:t xml:space="preserve">(Fig. 3.2.26 in [3]) showed that, </w:t>
      </w:r>
      <w:r w:rsidRPr="002B3A44">
        <w:rPr>
          <w:sz w:val="20"/>
          <w:szCs w:val="20"/>
        </w:rPr>
        <w:t xml:space="preserve">for a </w:t>
      </w:r>
      <w:r>
        <w:rPr>
          <w:sz w:val="20"/>
          <w:szCs w:val="20"/>
        </w:rPr>
        <w:t xml:space="preserve">typical </w:t>
      </w:r>
      <w:r w:rsidRPr="002B3A44">
        <w:rPr>
          <w:sz w:val="20"/>
          <w:szCs w:val="20"/>
        </w:rPr>
        <w:t>base station antenna height of 16.8 meters</w:t>
      </w:r>
      <w:r>
        <w:rPr>
          <w:sz w:val="20"/>
          <w:szCs w:val="20"/>
        </w:rPr>
        <w:t xml:space="preserve"> (Site 68, Sector #1)</w:t>
      </w:r>
      <w:r w:rsidRPr="002B3A44">
        <w:rPr>
          <w:sz w:val="20"/>
          <w:szCs w:val="20"/>
        </w:rPr>
        <w:t>,</w:t>
      </w:r>
      <w:r w:rsidRPr="00540BAB">
        <w:rPr>
          <w:sz w:val="20"/>
          <w:szCs w:val="20"/>
        </w:rPr>
        <w:t xml:space="preserve"> </w:t>
      </w:r>
      <w:r w:rsidRPr="002B3A44">
        <w:rPr>
          <w:sz w:val="20"/>
          <w:szCs w:val="20"/>
        </w:rPr>
        <w:t>the probability of exceeding -20 dBm (</w:t>
      </w:r>
      <w:r>
        <w:rPr>
          <w:sz w:val="20"/>
          <w:szCs w:val="20"/>
        </w:rPr>
        <w:t xml:space="preserve">where </w:t>
      </w:r>
      <w:r w:rsidRPr="002B3A44">
        <w:rPr>
          <w:sz w:val="20"/>
          <w:szCs w:val="20"/>
        </w:rPr>
        <w:t>95% of the devices</w:t>
      </w:r>
      <w:r>
        <w:rPr>
          <w:sz w:val="20"/>
          <w:szCs w:val="20"/>
        </w:rPr>
        <w:t xml:space="preserve"> tested </w:t>
      </w:r>
      <w:r w:rsidRPr="002B3A44">
        <w:rPr>
          <w:sz w:val="20"/>
          <w:szCs w:val="20"/>
        </w:rPr>
        <w:t xml:space="preserve">would pass the </w:t>
      </w:r>
      <w:r w:rsidRPr="00540BAB">
        <w:rPr>
          <w:sz w:val="20"/>
          <w:szCs w:val="20"/>
        </w:rPr>
        <w:t>-130 dBm accuracy suite)</w:t>
      </w:r>
      <w:r>
        <w:rPr>
          <w:sz w:val="20"/>
          <w:szCs w:val="20"/>
        </w:rPr>
        <w:t xml:space="preserve"> would be </w:t>
      </w:r>
      <w:r w:rsidRPr="00AA1619">
        <w:rPr>
          <w:sz w:val="20"/>
          <w:szCs w:val="20"/>
        </w:rPr>
        <w:t>1.2 percent</w:t>
      </w:r>
      <w:r w:rsidRPr="00540BAB">
        <w:rPr>
          <w:sz w:val="20"/>
          <w:szCs w:val="20"/>
        </w:rPr>
        <w:t xml:space="preserve">.  </w:t>
      </w:r>
      <w:r w:rsidRPr="002B3A44">
        <w:rPr>
          <w:sz w:val="20"/>
          <w:szCs w:val="20"/>
        </w:rPr>
        <w:t xml:space="preserve"> For a tower height of 71.6 meters (Site 217), no power was measured above -35 dBm</w:t>
      </w:r>
      <w:r w:rsidRPr="00540BAB">
        <w:rPr>
          <w:sz w:val="20"/>
          <w:szCs w:val="20"/>
        </w:rPr>
        <w:t xml:space="preserve"> in data collected by Ligado</w:t>
      </w:r>
      <w:r w:rsidRPr="00224311">
        <w:rPr>
          <w:sz w:val="20"/>
          <w:szCs w:val="20"/>
        </w:rPr>
        <w:t xml:space="preserve"> or above -30 dBm in data collected by Trimble (Figure 3.2.30 in [3]).</w:t>
      </w:r>
      <w:r>
        <w:rPr>
          <w:rStyle w:val="FootnoteReference"/>
          <w:szCs w:val="20"/>
        </w:rPr>
        <w:footnoteReference w:id="2"/>
      </w:r>
      <w:r w:rsidRPr="00540BAB">
        <w:rPr>
          <w:sz w:val="20"/>
          <w:szCs w:val="20"/>
        </w:rPr>
        <w:t xml:space="preserve"> </w:t>
      </w:r>
    </w:p>
    <w:p w14:paraId="3054BED7" w14:textId="77777777" w:rsidR="00802B9B" w:rsidRPr="0039269B" w:rsidRDefault="00802B9B" w:rsidP="00802B9B">
      <w:pPr>
        <w:pStyle w:val="Default"/>
        <w:rPr>
          <w:sz w:val="22"/>
          <w:szCs w:val="22"/>
        </w:rPr>
      </w:pPr>
    </w:p>
    <w:p w14:paraId="3E2A01C4" w14:textId="77777777" w:rsidR="00802B9B" w:rsidRPr="006B7628" w:rsidRDefault="00802B9B" w:rsidP="00802B9B">
      <w:pPr>
        <w:pStyle w:val="Default"/>
        <w:rPr>
          <w:sz w:val="20"/>
          <w:szCs w:val="20"/>
        </w:rPr>
      </w:pPr>
      <w:r w:rsidRPr="006B7628">
        <w:rPr>
          <w:sz w:val="20"/>
          <w:szCs w:val="20"/>
        </w:rPr>
        <w:t>The field trials show that in open terrain, free space propagation can sometimes hold but, more frequently, the received power will have a median level that is less than that predicted by the WILOS model. The following is an example provided from the TWG Report for a suburban area (Section 3.2.9.8 in [3]).</w:t>
      </w:r>
    </w:p>
    <w:p w14:paraId="6C9296DD" w14:textId="77777777" w:rsidR="00802B9B" w:rsidRPr="0039269B" w:rsidRDefault="00802B9B" w:rsidP="00802B9B">
      <w:pPr>
        <w:pStyle w:val="Default"/>
        <w:rPr>
          <w:sz w:val="22"/>
          <w:szCs w:val="22"/>
        </w:rPr>
      </w:pPr>
    </w:p>
    <w:p w14:paraId="4EB2943F" w14:textId="77777777" w:rsidR="00802B9B" w:rsidRPr="0039269B" w:rsidRDefault="00802B9B" w:rsidP="00802B9B">
      <w:pPr>
        <w:pStyle w:val="Default"/>
        <w:rPr>
          <w:sz w:val="22"/>
          <w:szCs w:val="22"/>
        </w:rPr>
      </w:pPr>
    </w:p>
    <w:p w14:paraId="33EE0762" w14:textId="77777777" w:rsidR="00802B9B" w:rsidRPr="0039269B" w:rsidRDefault="00802B9B" w:rsidP="00802B9B">
      <w:pPr>
        <w:pStyle w:val="Default"/>
        <w:jc w:val="center"/>
        <w:rPr>
          <w:sz w:val="22"/>
          <w:szCs w:val="22"/>
        </w:rPr>
      </w:pPr>
      <w:r>
        <w:rPr>
          <w:noProof/>
        </w:rPr>
        <w:drawing>
          <wp:inline distT="0" distB="0" distL="0" distR="0" wp14:anchorId="45A80957" wp14:editId="5A7B2260">
            <wp:extent cx="3581400" cy="2349500"/>
            <wp:effectExtent l="0" t="0" r="0" b="0"/>
            <wp:docPr id="1892198963"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581400" cy="2349500"/>
                    </a:xfrm>
                    <a:prstGeom prst="rect">
                      <a:avLst/>
                    </a:prstGeom>
                  </pic:spPr>
                </pic:pic>
              </a:graphicData>
            </a:graphic>
          </wp:inline>
        </w:drawing>
      </w:r>
    </w:p>
    <w:p w14:paraId="4D9E13EA" w14:textId="77777777" w:rsidR="00802B9B" w:rsidRPr="006B7628" w:rsidRDefault="00802B9B" w:rsidP="00802B9B">
      <w:pPr>
        <w:pStyle w:val="Caption"/>
        <w:jc w:val="center"/>
        <w:rPr>
          <w:bCs/>
        </w:rPr>
      </w:pPr>
      <w:r w:rsidRPr="006B7628">
        <w:rPr>
          <w:bCs/>
        </w:rPr>
        <w:t xml:space="preserve">Figure </w:t>
      </w:r>
      <w:r w:rsidRPr="006B7628">
        <w:rPr>
          <w:bCs/>
        </w:rPr>
        <w:fldChar w:fldCharType="begin"/>
      </w:r>
      <w:r w:rsidRPr="006B7628">
        <w:rPr>
          <w:bCs/>
        </w:rPr>
        <w:instrText>STYLEREF 1 \s</w:instrText>
      </w:r>
      <w:r w:rsidRPr="006B7628">
        <w:rPr>
          <w:bCs/>
        </w:rPr>
        <w:fldChar w:fldCharType="separate"/>
      </w:r>
      <w:r w:rsidRPr="006B7628">
        <w:rPr>
          <w:bCs/>
          <w:noProof/>
        </w:rPr>
        <w:t>2</w:t>
      </w:r>
      <w:r w:rsidRPr="006B7628">
        <w:rPr>
          <w:bCs/>
        </w:rPr>
        <w:fldChar w:fldCharType="end"/>
      </w:r>
      <w:r w:rsidRPr="006B7628">
        <w:rPr>
          <w:bCs/>
        </w:rPr>
        <w:noBreakHyphen/>
      </w:r>
      <w:r w:rsidRPr="006B7628">
        <w:rPr>
          <w:bCs/>
        </w:rPr>
        <w:fldChar w:fldCharType="begin"/>
      </w:r>
      <w:r w:rsidRPr="006B7628">
        <w:rPr>
          <w:bCs/>
        </w:rPr>
        <w:instrText>SEQ Figure \* ARABIC \s 1</w:instrText>
      </w:r>
      <w:r w:rsidRPr="006B7628">
        <w:rPr>
          <w:bCs/>
        </w:rPr>
        <w:fldChar w:fldCharType="separate"/>
      </w:r>
      <w:r w:rsidRPr="006B7628">
        <w:rPr>
          <w:bCs/>
          <w:noProof/>
        </w:rPr>
        <w:t>4</w:t>
      </w:r>
      <w:r w:rsidRPr="006B7628">
        <w:rPr>
          <w:bCs/>
        </w:rPr>
        <w:fldChar w:fldCharType="end"/>
      </w:r>
      <w:r w:rsidRPr="006B7628">
        <w:rPr>
          <w:bCs/>
        </w:rPr>
        <w:t>: Power on the Ground at a site (suburban, tower height 17m) (Figure 3.2.23 in [3])</w:t>
      </w:r>
    </w:p>
    <w:p w14:paraId="446EE5A1" w14:textId="77777777" w:rsidR="00802B9B" w:rsidRDefault="00802B9B" w:rsidP="00802B9B">
      <w:pPr>
        <w:pStyle w:val="Default"/>
        <w:rPr>
          <w:sz w:val="22"/>
          <w:szCs w:val="22"/>
        </w:rPr>
      </w:pPr>
    </w:p>
    <w:p w14:paraId="6D6C215C" w14:textId="77777777" w:rsidR="00802B9B" w:rsidRPr="006B7628" w:rsidRDefault="00802B9B" w:rsidP="00802B9B">
      <w:pPr>
        <w:pStyle w:val="Default"/>
        <w:rPr>
          <w:sz w:val="20"/>
          <w:szCs w:val="20"/>
        </w:rPr>
      </w:pPr>
      <w:r w:rsidRPr="006B7628">
        <w:rPr>
          <w:sz w:val="20"/>
          <w:szCs w:val="20"/>
        </w:rPr>
        <w:t xml:space="preserve">The above diagram shows received Ligado signal power (RSSI values) measured at ground level, at various distances from the transmit site, with a vertical monopole antenna mounted on a van [details are provided in TWG Final Report, Appendix C3]. Each point is a power measurement averaged over 20 milliseconds. The dots of different colors indicate the power for different carriers (upper 5 MHz and lower 5 MHz). The two continuous lines indicate the predicted power levels for LOS (Line </w:t>
      </w:r>
      <w:proofErr w:type="gramStart"/>
      <w:r w:rsidRPr="006B7628">
        <w:rPr>
          <w:sz w:val="20"/>
          <w:szCs w:val="20"/>
        </w:rPr>
        <w:t>Of</w:t>
      </w:r>
      <w:proofErr w:type="gramEnd"/>
      <w:r w:rsidRPr="006B7628">
        <w:rPr>
          <w:sz w:val="20"/>
          <w:szCs w:val="20"/>
        </w:rPr>
        <w:t xml:space="preserve"> Sight) and WILOS (</w:t>
      </w:r>
      <w:proofErr w:type="spellStart"/>
      <w:r w:rsidRPr="006B7628">
        <w:rPr>
          <w:sz w:val="20"/>
          <w:szCs w:val="20"/>
        </w:rPr>
        <w:t>Walfisch</w:t>
      </w:r>
      <w:proofErr w:type="spellEnd"/>
      <w:r w:rsidRPr="006B7628">
        <w:rPr>
          <w:sz w:val="20"/>
          <w:szCs w:val="20"/>
        </w:rPr>
        <w:t xml:space="preserve"> Ikegami Line Of Sight) models, taking into account the elevation pattern of the antenna used.</w:t>
      </w:r>
    </w:p>
    <w:p w14:paraId="6848B863" w14:textId="77777777" w:rsidR="00802B9B" w:rsidRPr="006B7628" w:rsidRDefault="00802B9B" w:rsidP="00802B9B">
      <w:pPr>
        <w:pStyle w:val="Default"/>
        <w:rPr>
          <w:sz w:val="20"/>
          <w:szCs w:val="20"/>
        </w:rPr>
      </w:pPr>
    </w:p>
    <w:p w14:paraId="48D69272" w14:textId="77777777" w:rsidR="00802B9B" w:rsidRPr="006B7628" w:rsidRDefault="00802B9B" w:rsidP="00802B9B">
      <w:pPr>
        <w:pStyle w:val="Default"/>
        <w:rPr>
          <w:sz w:val="20"/>
          <w:szCs w:val="20"/>
        </w:rPr>
      </w:pPr>
      <w:r w:rsidRPr="006B7628">
        <w:rPr>
          <w:sz w:val="20"/>
          <w:szCs w:val="20"/>
        </w:rPr>
        <w:t xml:space="preserve">The scatter plot shows that there are occasional high values that exceed the WILOS or even the Free Space models. Some of these high values are probably the peaks of Rayleigh fading multipath and others may be local mean hotspots created by a very clear line of sight to the base station antenna. Unless the user is completely stationary, the adjacent band interference will present itself as a Rayleigh fading signal and the mean value will be no more than that predicted by the WILOS model and, often, will be much lower. Because the TWG testing was limited to constant power Ligado signals, it presents an unrealistically conservative picture; in a practical, mobile use case, the highest power levels in the above graph will not be presented constantly to the GPS receiver. </w:t>
      </w:r>
    </w:p>
    <w:p w14:paraId="6ABCE924" w14:textId="77777777" w:rsidR="00802B9B" w:rsidRPr="006B7628" w:rsidRDefault="00802B9B" w:rsidP="00802B9B">
      <w:pPr>
        <w:pStyle w:val="Default"/>
        <w:rPr>
          <w:sz w:val="20"/>
          <w:szCs w:val="20"/>
        </w:rPr>
      </w:pPr>
    </w:p>
    <w:p w14:paraId="6C490016" w14:textId="77777777" w:rsidR="00802B9B" w:rsidRPr="006B7628" w:rsidRDefault="00802B9B" w:rsidP="00802B9B">
      <w:pPr>
        <w:pStyle w:val="Default"/>
        <w:rPr>
          <w:sz w:val="20"/>
          <w:szCs w:val="20"/>
        </w:rPr>
      </w:pPr>
      <w:r w:rsidRPr="006B7628">
        <w:rPr>
          <w:sz w:val="20"/>
          <w:szCs w:val="20"/>
        </w:rPr>
        <w:t>It should be further noted that most of these measurements were performed in open areas relative to the base station antenna and for a relatively low antenna height (16.8 m). In urban and dense urban areas, where significant blockage will exist relative to the propagation of the base station signal, lower power levels will be much more typical. The following example from [3], is for a 71.8 m base station antenna in a dense urban setting.</w:t>
      </w:r>
    </w:p>
    <w:p w14:paraId="47954F6B" w14:textId="77777777" w:rsidR="00802B9B" w:rsidRPr="0039269B" w:rsidRDefault="00802B9B" w:rsidP="00802B9B">
      <w:pPr>
        <w:tabs>
          <w:tab w:val="left" w:pos="964"/>
        </w:tabs>
      </w:pPr>
    </w:p>
    <w:p w14:paraId="4614866D" w14:textId="77777777" w:rsidR="00802B9B" w:rsidRPr="0039269B" w:rsidRDefault="00802B9B" w:rsidP="00802B9B">
      <w:pPr>
        <w:tabs>
          <w:tab w:val="left" w:pos="964"/>
        </w:tabs>
        <w:jc w:val="center"/>
      </w:pPr>
      <w:r>
        <w:rPr>
          <w:noProof/>
        </w:rPr>
        <w:lastRenderedPageBreak/>
        <w:drawing>
          <wp:inline distT="0" distB="0" distL="0" distR="0" wp14:anchorId="40E29990" wp14:editId="5029F73D">
            <wp:extent cx="3886200" cy="2514600"/>
            <wp:effectExtent l="0" t="0" r="0" b="0"/>
            <wp:docPr id="394410292"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3886200" cy="2514600"/>
                    </a:xfrm>
                    <a:prstGeom prst="rect">
                      <a:avLst/>
                    </a:prstGeom>
                  </pic:spPr>
                </pic:pic>
              </a:graphicData>
            </a:graphic>
          </wp:inline>
        </w:drawing>
      </w:r>
    </w:p>
    <w:p w14:paraId="1C75D32D" w14:textId="77777777" w:rsidR="00802B9B" w:rsidRPr="006B7628" w:rsidRDefault="00802B9B" w:rsidP="00802B9B">
      <w:pPr>
        <w:pStyle w:val="Caption"/>
        <w:jc w:val="center"/>
        <w:rPr>
          <w:bCs/>
        </w:rPr>
      </w:pPr>
      <w:r w:rsidRPr="006B7628">
        <w:rPr>
          <w:bCs/>
        </w:rPr>
        <w:t xml:space="preserve">Figure </w:t>
      </w:r>
      <w:r w:rsidRPr="006B7628">
        <w:rPr>
          <w:bCs/>
        </w:rPr>
        <w:fldChar w:fldCharType="begin"/>
      </w:r>
      <w:r w:rsidRPr="006B7628">
        <w:rPr>
          <w:bCs/>
        </w:rPr>
        <w:instrText>STYLEREF 1 \s</w:instrText>
      </w:r>
      <w:r w:rsidRPr="006B7628">
        <w:rPr>
          <w:bCs/>
        </w:rPr>
        <w:fldChar w:fldCharType="separate"/>
      </w:r>
      <w:r w:rsidRPr="006B7628">
        <w:rPr>
          <w:bCs/>
          <w:noProof/>
        </w:rPr>
        <w:t>2</w:t>
      </w:r>
      <w:r w:rsidRPr="006B7628">
        <w:rPr>
          <w:bCs/>
        </w:rPr>
        <w:fldChar w:fldCharType="end"/>
      </w:r>
      <w:r w:rsidRPr="006B7628">
        <w:rPr>
          <w:bCs/>
        </w:rPr>
        <w:noBreakHyphen/>
      </w:r>
      <w:r w:rsidRPr="006B7628">
        <w:rPr>
          <w:bCs/>
        </w:rPr>
        <w:fldChar w:fldCharType="begin"/>
      </w:r>
      <w:r w:rsidRPr="006B7628">
        <w:rPr>
          <w:bCs/>
        </w:rPr>
        <w:instrText>SEQ Figure \* ARABIC \s 1</w:instrText>
      </w:r>
      <w:r w:rsidRPr="006B7628">
        <w:rPr>
          <w:bCs/>
        </w:rPr>
        <w:fldChar w:fldCharType="separate"/>
      </w:r>
      <w:r w:rsidRPr="006B7628">
        <w:rPr>
          <w:bCs/>
          <w:noProof/>
        </w:rPr>
        <w:t>5</w:t>
      </w:r>
      <w:r w:rsidRPr="006B7628">
        <w:rPr>
          <w:bCs/>
        </w:rPr>
        <w:fldChar w:fldCharType="end"/>
      </w:r>
      <w:r w:rsidRPr="006B7628">
        <w:rPr>
          <w:bCs/>
        </w:rPr>
        <w:t>: Reported Field Data for a site (dense urban, tower height 72 m) (Figure 3.2.27 in [3])</w:t>
      </w:r>
    </w:p>
    <w:p w14:paraId="6F331513" w14:textId="77777777" w:rsidR="00802B9B" w:rsidRDefault="00802B9B" w:rsidP="00802B9B">
      <w:pPr>
        <w:tabs>
          <w:tab w:val="left" w:pos="964"/>
        </w:tabs>
      </w:pPr>
    </w:p>
    <w:p w14:paraId="15BC6ECB" w14:textId="77777777" w:rsidR="00802B9B" w:rsidRPr="006B7628" w:rsidRDefault="00802B9B" w:rsidP="00802B9B">
      <w:pPr>
        <w:tabs>
          <w:tab w:val="left" w:pos="964"/>
        </w:tabs>
      </w:pPr>
      <w:r w:rsidRPr="006B7628">
        <w:t xml:space="preserve">The Las Vegas results are consistent with independent analysis done by Ligado using standard propagation modeling tools. In the Washington, DC market, </w:t>
      </w:r>
      <w:r w:rsidRPr="006D44DB">
        <w:t>the WILOS model shows that signal strength in excess of -25 dBm would occur in roughly 1.2% of the coverage area.</w:t>
      </w:r>
      <w:r w:rsidRPr="006B7628">
        <w:t xml:space="preserve"> This model assumes a diffraction/multipath induced loss greater than free space propagation but no blockage.  </w:t>
      </w:r>
    </w:p>
    <w:p w14:paraId="78F32301" w14:textId="77777777" w:rsidR="00802B9B" w:rsidRPr="006B7628" w:rsidRDefault="00802B9B" w:rsidP="00802B9B">
      <w:pPr>
        <w:tabs>
          <w:tab w:val="left" w:pos="964"/>
        </w:tabs>
      </w:pPr>
    </w:p>
    <w:p w14:paraId="2292E596" w14:textId="77777777" w:rsidR="00802B9B" w:rsidRPr="000E5B68" w:rsidRDefault="00802B9B" w:rsidP="00802B9B">
      <w:pPr>
        <w:tabs>
          <w:tab w:val="left" w:pos="964"/>
        </w:tabs>
        <w:rPr>
          <w:b/>
          <w:bCs/>
        </w:rPr>
      </w:pPr>
      <w:r w:rsidRPr="000E5B68">
        <w:rPr>
          <w:b/>
          <w:bCs/>
        </w:rPr>
        <w:t>With the new 39.8 dBm EIRP limit, the predicted signal strength is going to be below the susceptibility threshold for all TWG lab tests for all practical deployment scenarios.</w:t>
      </w:r>
    </w:p>
    <w:p w14:paraId="787E67A8" w14:textId="77777777" w:rsidR="00802B9B" w:rsidRDefault="00802B9B" w:rsidP="00802B9B">
      <w:pPr>
        <w:tabs>
          <w:tab w:val="left" w:pos="964"/>
        </w:tabs>
      </w:pPr>
    </w:p>
    <w:p w14:paraId="245B92C4" w14:textId="77777777" w:rsidR="00802B9B" w:rsidRDefault="00802B9B" w:rsidP="00802B9B">
      <w:pPr>
        <w:tabs>
          <w:tab w:val="left" w:pos="964"/>
        </w:tabs>
        <w:jc w:val="center"/>
      </w:pPr>
      <w:r>
        <w:rPr>
          <w:noProof/>
        </w:rPr>
        <w:drawing>
          <wp:inline distT="0" distB="0" distL="0" distR="0" wp14:anchorId="74FEB566" wp14:editId="6A820CE1">
            <wp:extent cx="3340100" cy="2641600"/>
            <wp:effectExtent l="0" t="0" r="0" b="0"/>
            <wp:docPr id="336292465"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5">
                      <a:extLst>
                        <a:ext uri="{28A0092B-C50C-407E-A947-70E740481C1C}">
                          <a14:useLocalDpi xmlns:a14="http://schemas.microsoft.com/office/drawing/2010/main" val="0"/>
                        </a:ext>
                      </a:extLst>
                    </a:blip>
                    <a:stretch>
                      <a:fillRect/>
                    </a:stretch>
                  </pic:blipFill>
                  <pic:spPr>
                    <a:xfrm>
                      <a:off x="0" y="0"/>
                      <a:ext cx="3340100" cy="2641600"/>
                    </a:xfrm>
                    <a:prstGeom prst="rect">
                      <a:avLst/>
                    </a:prstGeom>
                  </pic:spPr>
                </pic:pic>
              </a:graphicData>
            </a:graphic>
          </wp:inline>
        </w:drawing>
      </w:r>
    </w:p>
    <w:p w14:paraId="681A310F" w14:textId="77777777" w:rsidR="00802B9B" w:rsidRPr="006B7628" w:rsidRDefault="00802B9B" w:rsidP="00802B9B">
      <w:pPr>
        <w:pStyle w:val="Caption"/>
        <w:jc w:val="center"/>
        <w:rPr>
          <w:bCs/>
        </w:rPr>
      </w:pPr>
      <w:r w:rsidRPr="006B7628">
        <w:rPr>
          <w:bCs/>
        </w:rPr>
        <w:t xml:space="preserve">Figure </w:t>
      </w:r>
      <w:r w:rsidRPr="006B7628">
        <w:rPr>
          <w:bCs/>
        </w:rPr>
        <w:fldChar w:fldCharType="begin"/>
      </w:r>
      <w:r w:rsidRPr="006B7628">
        <w:rPr>
          <w:bCs/>
        </w:rPr>
        <w:instrText>STYLEREF 1 \s</w:instrText>
      </w:r>
      <w:r w:rsidRPr="006B7628">
        <w:rPr>
          <w:bCs/>
        </w:rPr>
        <w:fldChar w:fldCharType="separate"/>
      </w:r>
      <w:r w:rsidRPr="006B7628">
        <w:rPr>
          <w:bCs/>
          <w:noProof/>
        </w:rPr>
        <w:t>2</w:t>
      </w:r>
      <w:r w:rsidRPr="006B7628">
        <w:rPr>
          <w:bCs/>
        </w:rPr>
        <w:fldChar w:fldCharType="end"/>
      </w:r>
      <w:r w:rsidRPr="006B7628">
        <w:rPr>
          <w:bCs/>
        </w:rPr>
        <w:noBreakHyphen/>
      </w:r>
      <w:r w:rsidRPr="006B7628">
        <w:rPr>
          <w:bCs/>
        </w:rPr>
        <w:fldChar w:fldCharType="begin"/>
      </w:r>
      <w:r w:rsidRPr="006B7628">
        <w:rPr>
          <w:bCs/>
        </w:rPr>
        <w:instrText>SEQ Figure \* ARABIC \s 1</w:instrText>
      </w:r>
      <w:r w:rsidRPr="006B7628">
        <w:rPr>
          <w:bCs/>
        </w:rPr>
        <w:fldChar w:fldCharType="separate"/>
      </w:r>
      <w:r w:rsidRPr="006B7628">
        <w:rPr>
          <w:bCs/>
          <w:noProof/>
        </w:rPr>
        <w:t>7</w:t>
      </w:r>
      <w:r w:rsidRPr="006B7628">
        <w:rPr>
          <w:bCs/>
        </w:rPr>
        <w:fldChar w:fldCharType="end"/>
      </w:r>
      <w:r w:rsidRPr="006B7628">
        <w:rPr>
          <w:bCs/>
        </w:rPr>
        <w:t>: Market level prediction of area with signal strength in excess of -25 dBm using WILOS model (Figure 3.3.2 in [3])</w:t>
      </w:r>
    </w:p>
    <w:p w14:paraId="4FD8EDB5" w14:textId="77777777" w:rsidR="00802B9B" w:rsidRDefault="00802B9B" w:rsidP="00802B9B">
      <w:pPr>
        <w:tabs>
          <w:tab w:val="left" w:pos="964"/>
        </w:tabs>
      </w:pPr>
    </w:p>
    <w:p w14:paraId="502409C0" w14:textId="77777777" w:rsidR="00802B9B" w:rsidRPr="006B7628" w:rsidRDefault="00802B9B" w:rsidP="00802B9B">
      <w:pPr>
        <w:tabs>
          <w:tab w:val="left" w:pos="964"/>
        </w:tabs>
      </w:pPr>
      <w:r w:rsidRPr="006B7628">
        <w:t xml:space="preserve">In order to most accurately predict signal propagation in a real world environment, it is appropriate to use more sophisticated models, such as the </w:t>
      </w:r>
      <w:proofErr w:type="spellStart"/>
      <w:r w:rsidRPr="006B7628">
        <w:t>Korowajczuk</w:t>
      </w:r>
      <w:proofErr w:type="spellEnd"/>
      <w:r w:rsidRPr="006B7628">
        <w:t xml:space="preserve"> model, which account for the actual morphology (</w:t>
      </w:r>
      <w:proofErr w:type="spellStart"/>
      <w:r w:rsidRPr="006B7628">
        <w:t>i.e</w:t>
      </w:r>
      <w:proofErr w:type="spellEnd"/>
      <w:r w:rsidRPr="006B7628">
        <w:t xml:space="preserve">, blockages) of a given market. The analysis presented here used the </w:t>
      </w:r>
      <w:proofErr w:type="spellStart"/>
      <w:r w:rsidRPr="006B7628">
        <w:t>Korowajczuk</w:t>
      </w:r>
      <w:proofErr w:type="spellEnd"/>
      <w:r w:rsidRPr="006B7628">
        <w:t xml:space="preserve"> model tuned for L-band propagation in the Washington, DC area and the actual transmitter sites planned for the Ligado deployment. It shows that </w:t>
      </w:r>
      <w:r w:rsidRPr="006B7628">
        <w:rPr>
          <w:u w:val="single"/>
        </w:rPr>
        <w:t>s</w:t>
      </w:r>
      <w:r w:rsidRPr="00985321">
        <w:t>ignal strength in excess of -25 dBm will occur in about 0.1% of the coverage area of the Washington, DC market and signal strength in excess of -30 dBm will occur in no more than 0.4% of the area.</w:t>
      </w:r>
    </w:p>
    <w:p w14:paraId="1196F227" w14:textId="77777777" w:rsidR="00802B9B" w:rsidRDefault="00802B9B" w:rsidP="00802B9B">
      <w:pPr>
        <w:tabs>
          <w:tab w:val="left" w:pos="964"/>
        </w:tabs>
        <w:jc w:val="center"/>
      </w:pPr>
    </w:p>
    <w:p w14:paraId="66D48F1E" w14:textId="77777777" w:rsidR="00802B9B" w:rsidRDefault="00802B9B" w:rsidP="00802B9B">
      <w:pPr>
        <w:tabs>
          <w:tab w:val="left" w:pos="964"/>
        </w:tabs>
        <w:jc w:val="center"/>
      </w:pPr>
      <w:r>
        <w:rPr>
          <w:noProof/>
        </w:rPr>
        <w:drawing>
          <wp:inline distT="0" distB="0" distL="0" distR="0" wp14:anchorId="1A34F346" wp14:editId="7C658E9B">
            <wp:extent cx="3505200" cy="2705100"/>
            <wp:effectExtent l="0" t="0" r="0" b="0"/>
            <wp:docPr id="1589578112"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3505200" cy="2705100"/>
                    </a:xfrm>
                    <a:prstGeom prst="rect">
                      <a:avLst/>
                    </a:prstGeom>
                  </pic:spPr>
                </pic:pic>
              </a:graphicData>
            </a:graphic>
          </wp:inline>
        </w:drawing>
      </w:r>
    </w:p>
    <w:p w14:paraId="038360A5" w14:textId="77777777" w:rsidR="00802B9B" w:rsidRPr="006B7628" w:rsidRDefault="00802B9B" w:rsidP="00802B9B">
      <w:pPr>
        <w:pStyle w:val="Caption"/>
        <w:jc w:val="center"/>
        <w:rPr>
          <w:b w:val="0"/>
        </w:rPr>
      </w:pPr>
      <w:r w:rsidRPr="006B7628">
        <w:rPr>
          <w:b w:val="0"/>
        </w:rPr>
        <w:t xml:space="preserve">Figure </w:t>
      </w:r>
      <w:r w:rsidRPr="006B7628">
        <w:rPr>
          <w:b w:val="0"/>
        </w:rPr>
        <w:fldChar w:fldCharType="begin"/>
      </w:r>
      <w:r w:rsidRPr="006B7628">
        <w:rPr>
          <w:b w:val="0"/>
        </w:rPr>
        <w:instrText>STYLEREF 1 \s</w:instrText>
      </w:r>
      <w:r w:rsidRPr="006B7628">
        <w:rPr>
          <w:b w:val="0"/>
        </w:rPr>
        <w:fldChar w:fldCharType="separate"/>
      </w:r>
      <w:r w:rsidRPr="006B7628">
        <w:rPr>
          <w:b w:val="0"/>
          <w:noProof/>
        </w:rPr>
        <w:t>2</w:t>
      </w:r>
      <w:r w:rsidRPr="006B7628">
        <w:rPr>
          <w:b w:val="0"/>
        </w:rPr>
        <w:fldChar w:fldCharType="end"/>
      </w:r>
      <w:r w:rsidRPr="006B7628">
        <w:rPr>
          <w:b w:val="0"/>
        </w:rPr>
        <w:noBreakHyphen/>
      </w:r>
      <w:r w:rsidRPr="006B7628">
        <w:rPr>
          <w:b w:val="0"/>
        </w:rPr>
        <w:fldChar w:fldCharType="begin"/>
      </w:r>
      <w:r w:rsidRPr="006B7628">
        <w:rPr>
          <w:b w:val="0"/>
        </w:rPr>
        <w:instrText>SEQ Figure \* ARABIC \s 1</w:instrText>
      </w:r>
      <w:r w:rsidRPr="006B7628">
        <w:rPr>
          <w:b w:val="0"/>
        </w:rPr>
        <w:fldChar w:fldCharType="separate"/>
      </w:r>
      <w:r w:rsidRPr="006B7628">
        <w:rPr>
          <w:b w:val="0"/>
          <w:noProof/>
        </w:rPr>
        <w:t>8</w:t>
      </w:r>
      <w:r w:rsidRPr="006B7628">
        <w:rPr>
          <w:b w:val="0"/>
        </w:rPr>
        <w:fldChar w:fldCharType="end"/>
      </w:r>
      <w:r w:rsidRPr="006B7628">
        <w:rPr>
          <w:b w:val="0"/>
        </w:rPr>
        <w:t xml:space="preserve">: Market level prediction of area with signal strength in excess of -25 dBm using </w:t>
      </w:r>
      <w:proofErr w:type="spellStart"/>
      <w:r w:rsidRPr="006B7628">
        <w:rPr>
          <w:b w:val="0"/>
        </w:rPr>
        <w:t>Korowajczuk</w:t>
      </w:r>
      <w:proofErr w:type="spellEnd"/>
      <w:r w:rsidRPr="006B7628">
        <w:rPr>
          <w:b w:val="0"/>
        </w:rPr>
        <w:t xml:space="preserve"> model (Figure 3.3.3 in [3])</w:t>
      </w:r>
    </w:p>
    <w:p w14:paraId="621F5F40" w14:textId="77777777" w:rsidR="00802B9B" w:rsidRPr="0039269B" w:rsidRDefault="00802B9B" w:rsidP="00802B9B">
      <w:pPr>
        <w:pStyle w:val="Caption"/>
      </w:pPr>
    </w:p>
    <w:p w14:paraId="6895F4C3" w14:textId="77777777" w:rsidR="00802B9B" w:rsidRPr="006B7628" w:rsidRDefault="00802B9B" w:rsidP="00802B9B">
      <w:pPr>
        <w:rPr>
          <w:b/>
          <w:bCs/>
          <w:i/>
          <w:iCs/>
        </w:rPr>
      </w:pPr>
      <w:r w:rsidRPr="006B7628">
        <w:rPr>
          <w:b/>
          <w:bCs/>
          <w:i/>
          <w:iCs/>
        </w:rPr>
        <w:t xml:space="preserve">Observation 3: The tests performed in 2011 were with 62 dBm EIRP configuration for the Band 24 Base Station transmitter and showed that the performance of cellular devices was unlikely to be </w:t>
      </w:r>
      <w:proofErr w:type="gramStart"/>
      <w:r w:rsidRPr="006B7628">
        <w:rPr>
          <w:b/>
          <w:bCs/>
          <w:i/>
          <w:iCs/>
        </w:rPr>
        <w:t>affected .</w:t>
      </w:r>
      <w:proofErr w:type="gramEnd"/>
      <w:r w:rsidRPr="006B7628">
        <w:rPr>
          <w:b/>
          <w:bCs/>
          <w:i/>
          <w:iCs/>
        </w:rPr>
        <w:t xml:space="preserve">  FCC has further restricted operation of Band 24 in 1526 – 1536 MHz to a maximum EIRP of 39.8 dBm. </w:t>
      </w:r>
      <w:r w:rsidRPr="001230BC">
        <w:rPr>
          <w:i/>
          <w:iCs/>
        </w:rPr>
        <w:t xml:space="preserve"> </w:t>
      </w:r>
      <w:r w:rsidRPr="001230BC">
        <w:rPr>
          <w:b/>
          <w:bCs/>
          <w:i/>
          <w:iCs/>
        </w:rPr>
        <w:t xml:space="preserve">With this 22 dB reduction in the EIRP, the </w:t>
      </w:r>
      <w:proofErr w:type="spellStart"/>
      <w:r w:rsidRPr="001230BC">
        <w:rPr>
          <w:b/>
          <w:bCs/>
          <w:i/>
          <w:iCs/>
        </w:rPr>
        <w:t>PoG</w:t>
      </w:r>
      <w:proofErr w:type="spellEnd"/>
      <w:r w:rsidRPr="001230BC">
        <w:rPr>
          <w:b/>
          <w:bCs/>
          <w:i/>
          <w:iCs/>
        </w:rPr>
        <w:t xml:space="preserve"> from the Band 24 will be substantially below the handset susceptibility threshold of -25 dBm in all practical deployment scenarios.</w:t>
      </w:r>
    </w:p>
    <w:p w14:paraId="5BDBC6DD" w14:textId="77777777" w:rsidR="00802B9B" w:rsidRDefault="00802B9B" w:rsidP="00802B9B">
      <w:pPr>
        <w:rPr>
          <w:b/>
          <w:bCs/>
          <w:i/>
          <w:iCs/>
        </w:rPr>
      </w:pPr>
    </w:p>
    <w:p w14:paraId="1968E6F3" w14:textId="77777777" w:rsidR="00802B9B" w:rsidRPr="006B7628" w:rsidRDefault="00802B9B" w:rsidP="00802B9B">
      <w:pPr>
        <w:rPr>
          <w:b/>
          <w:bCs/>
          <w:i/>
          <w:iCs/>
        </w:rPr>
      </w:pPr>
      <w:r w:rsidRPr="006B7628">
        <w:rPr>
          <w:b/>
          <w:bCs/>
          <w:i/>
          <w:iCs/>
        </w:rPr>
        <w:t>Observation 4: All of this analysis performed by TWG was without regard to the cellular triangulation function and other capabilities as identified in TS 36.305 that provides an independent basis for position location when GPS is unavailable and in most mobile phones takes over automatically if a quality metric of the GPS positioning report is deemed too low. So, even in the truly extraordinary case in which a mobile phone is one of the few that is susceptible to interference in a tiny percentage of the Ligado coverage area and the device experiences interference at a level significant enough to affect its accuracy by more than 50 meters, the cellular assist capability will be triggered and restore required accuracy.</w:t>
      </w:r>
    </w:p>
    <w:p w14:paraId="6870C9DF" w14:textId="77777777" w:rsidR="00802B9B" w:rsidRDefault="00802B9B" w:rsidP="00802B9B">
      <w:pPr>
        <w:rPr>
          <w:i/>
          <w:iCs/>
        </w:rPr>
      </w:pPr>
    </w:p>
    <w:p w14:paraId="49FD68CC" w14:textId="77777777" w:rsidR="00802B9B" w:rsidRDefault="00802B9B" w:rsidP="00802B9B">
      <w:pPr>
        <w:pStyle w:val="Heading3"/>
        <w:rPr>
          <w:lang w:val="en-US"/>
        </w:rPr>
      </w:pPr>
      <w:r>
        <w:rPr>
          <w:lang w:val="en-US"/>
        </w:rPr>
        <w:t>Conclusions Presented to the FCC</w:t>
      </w:r>
    </w:p>
    <w:p w14:paraId="19AA2C75" w14:textId="77777777" w:rsidR="00802B9B" w:rsidRPr="006B7628" w:rsidRDefault="00802B9B" w:rsidP="00802B9B">
      <w:r w:rsidRPr="006B7628">
        <w:t>The following conclusions were presented to the FCC with respect to GPS in cellular devices:</w:t>
      </w:r>
    </w:p>
    <w:p w14:paraId="30784FE2" w14:textId="77777777" w:rsidR="00802B9B" w:rsidRDefault="00802B9B" w:rsidP="00802B9B">
      <w:pPr>
        <w:rPr>
          <w:b/>
          <w:bCs/>
        </w:rPr>
      </w:pPr>
    </w:p>
    <w:p w14:paraId="129D609B" w14:textId="77777777" w:rsidR="00802B9B" w:rsidRPr="001230BC" w:rsidRDefault="00802B9B" w:rsidP="00802B9B">
      <w:r w:rsidRPr="001230BC">
        <w:t>TWG Report [</w:t>
      </w:r>
      <w:r>
        <w:t>3</w:t>
      </w:r>
      <w:r w:rsidRPr="001230BC">
        <w:t>]</w:t>
      </w:r>
    </w:p>
    <w:p w14:paraId="3A8FC312" w14:textId="77777777" w:rsidR="00802B9B" w:rsidRDefault="00802B9B" w:rsidP="00802B9B">
      <w:pPr>
        <w:ind w:left="284"/>
      </w:pPr>
    </w:p>
    <w:p w14:paraId="383B5C30" w14:textId="77777777" w:rsidR="00802B9B" w:rsidRPr="006B7628" w:rsidRDefault="00802B9B" w:rsidP="00802B9B">
      <w:pPr>
        <w:ind w:left="284"/>
      </w:pPr>
      <w:r w:rsidRPr="006B7628">
        <w:t>Section 3.2.10</w:t>
      </w:r>
    </w:p>
    <w:p w14:paraId="584C5E53" w14:textId="77777777" w:rsidR="00802B9B" w:rsidRPr="006B7628" w:rsidRDefault="00802B9B" w:rsidP="00802B9B">
      <w:pPr>
        <w:pStyle w:val="ListParagraph"/>
      </w:pPr>
      <w:r w:rsidRPr="006B7628">
        <w:t xml:space="preserve">(Compared to the upper 5 and 10 MHz DL channels,) </w:t>
      </w:r>
    </w:p>
    <w:p w14:paraId="04CB7B89" w14:textId="77777777" w:rsidR="00802B9B" w:rsidRPr="006B7628" w:rsidRDefault="00802B9B" w:rsidP="00802B9B">
      <w:pPr>
        <w:pStyle w:val="ListParagraph"/>
      </w:pPr>
    </w:p>
    <w:p w14:paraId="0D4EE108" w14:textId="77777777" w:rsidR="00802B9B" w:rsidRPr="006B7628" w:rsidRDefault="00802B9B" w:rsidP="00802B9B">
      <w:pPr>
        <w:pStyle w:val="ListParagraph"/>
        <w:ind w:left="1136"/>
      </w:pPr>
      <w:r w:rsidRPr="006B7628">
        <w:t xml:space="preserve">“Susceptibility test when using </w:t>
      </w:r>
      <w:proofErr w:type="gramStart"/>
      <w:r w:rsidRPr="006B7628">
        <w:t>Ligado‘</w:t>
      </w:r>
      <w:proofErr w:type="gramEnd"/>
      <w:r w:rsidRPr="006B7628">
        <w:t>s lower 5 and 10 MHz carriers yielded different susceptibility results (field power propagation results attributable to slight differences in the transmitter  frequency  were  deemed  insignificant). Two of the nine UMTS devices tested exceeded the limit of the test system (-10dBm).</w:t>
      </w:r>
    </w:p>
    <w:p w14:paraId="261BB478" w14:textId="77777777" w:rsidR="00802B9B" w:rsidRPr="006B7628" w:rsidRDefault="00802B9B" w:rsidP="00802B9B">
      <w:pPr>
        <w:pStyle w:val="ListParagraph"/>
        <w:ind w:left="1136"/>
      </w:pPr>
    </w:p>
    <w:p w14:paraId="0FE71ACA" w14:textId="77777777" w:rsidR="00802B9B" w:rsidRPr="006B7628" w:rsidRDefault="00802B9B" w:rsidP="00802B9B">
      <w:pPr>
        <w:pStyle w:val="ListParagraph"/>
        <w:ind w:left="1136"/>
      </w:pPr>
      <w:r w:rsidRPr="006B7628">
        <w:rPr>
          <w:b/>
          <w:bCs/>
        </w:rPr>
        <w:lastRenderedPageBreak/>
        <w:t>Consensus was reached that the Lower 10 MHz operation appears to provide significantly improved compatibility with GPS across all urban, suburban, and rural coverage areas.”</w:t>
      </w:r>
      <w:r>
        <w:rPr>
          <w:b/>
          <w:bCs/>
        </w:rPr>
        <w:t xml:space="preserve"> </w:t>
      </w:r>
      <w:r>
        <w:t>(emphasis added by Ligado)</w:t>
      </w:r>
    </w:p>
    <w:p w14:paraId="2FFB7DE4" w14:textId="77777777" w:rsidR="00802B9B" w:rsidRPr="006B7628" w:rsidRDefault="00802B9B" w:rsidP="00802B9B">
      <w:pPr>
        <w:pStyle w:val="ListParagraph"/>
      </w:pPr>
    </w:p>
    <w:p w14:paraId="5E196ABE" w14:textId="77777777" w:rsidR="00802B9B" w:rsidRPr="006B7628" w:rsidRDefault="00802B9B" w:rsidP="00802B9B">
      <w:pPr>
        <w:pStyle w:val="ListParagraph"/>
        <w:ind w:left="284"/>
      </w:pPr>
      <w:r w:rsidRPr="006B7628">
        <w:t xml:space="preserve">Section 3.2.13 Summary of Live Sky Testing by LightSquared and </w:t>
      </w:r>
      <w:proofErr w:type="spellStart"/>
      <w:r w:rsidRPr="006B7628">
        <w:t>TechnoCom</w:t>
      </w:r>
      <w:proofErr w:type="spellEnd"/>
      <w:r w:rsidRPr="006B7628">
        <w:t xml:space="preserve"> Wireless</w:t>
      </w:r>
      <w:proofErr w:type="gramStart"/>
      <w:r w:rsidRPr="006B7628">
        <w:t xml:space="preserve">   (</w:t>
      </w:r>
      <w:proofErr w:type="gramEnd"/>
      <w:r w:rsidRPr="006B7628">
        <w:t>PDF page 121) in [3]</w:t>
      </w:r>
    </w:p>
    <w:p w14:paraId="1020EFD7" w14:textId="77777777" w:rsidR="00802B9B" w:rsidRPr="00804AB6" w:rsidRDefault="00802B9B" w:rsidP="00802B9B">
      <w:pPr>
        <w:pStyle w:val="ListParagraph"/>
      </w:pPr>
    </w:p>
    <w:p w14:paraId="5A9DC566" w14:textId="77777777" w:rsidR="00802B9B" w:rsidRPr="006B7628" w:rsidRDefault="00802B9B" w:rsidP="00802B9B">
      <w:pPr>
        <w:pStyle w:val="ListParagraph"/>
      </w:pPr>
      <w:r w:rsidRPr="006B7628">
        <w:t>“</w:t>
      </w:r>
      <w:r w:rsidRPr="006B7628">
        <w:rPr>
          <w:b/>
          <w:bCs/>
        </w:rPr>
        <w:t>In the case of the single lower channel (5L), there was no observable differential impact between the presence and absence of blocker power at any of the four live sky test sites</w:t>
      </w:r>
      <w:r w:rsidRPr="006B7628">
        <w:t xml:space="preserve"> (emphasis added</w:t>
      </w:r>
      <w:r>
        <w:t xml:space="preserve"> by Ligado</w:t>
      </w:r>
      <w:r w:rsidRPr="006B7628">
        <w:t xml:space="preserve">).  In the dense urban test Site #217, which was the “coldest” test site in terms of power on the ground,  there were many inaccurate fixes both with and without the blocker present, not atypical for urban environments where physical blocking due to buildings occurs. Due to these effects, these results were most likely </w:t>
      </w:r>
      <w:proofErr w:type="gramStart"/>
      <w:r w:rsidRPr="006B7628">
        <w:t>owe</w:t>
      </w:r>
      <w:proofErr w:type="gramEnd"/>
      <w:r w:rsidRPr="006B7628">
        <w:t xml:space="preserve"> to an insufficient number of satellites visible with an adequate signal level, and in other cases effects of multipath in the vicinity of test Site #217. </w:t>
      </w:r>
    </w:p>
    <w:p w14:paraId="71AAC008" w14:textId="77777777" w:rsidR="00802B9B" w:rsidRPr="006B7628" w:rsidRDefault="00802B9B" w:rsidP="00802B9B">
      <w:pPr>
        <w:pStyle w:val="ListParagraph"/>
      </w:pPr>
    </w:p>
    <w:p w14:paraId="3E95D4EA" w14:textId="77777777" w:rsidR="00802B9B" w:rsidRPr="006B7628" w:rsidRDefault="00802B9B" w:rsidP="00802B9B">
      <w:pPr>
        <w:pStyle w:val="ListParagraph"/>
      </w:pPr>
      <w:r w:rsidRPr="006B7628">
        <w:t xml:space="preserve">Live sky in-building results showed, across all channel configurations, </w:t>
      </w:r>
      <w:r w:rsidRPr="006B7628">
        <w:rPr>
          <w:b/>
          <w:bCs/>
        </w:rPr>
        <w:t>little or no systematic degradation for position error frequencies of both 25m and 50m</w:t>
      </w:r>
      <w:r w:rsidRPr="006B7628">
        <w:t xml:space="preserve"> (emphasis added</w:t>
      </w:r>
      <w:r>
        <w:t xml:space="preserve"> by Ligado</w:t>
      </w:r>
      <w:r w:rsidRPr="006B7628">
        <w:t>) in the presence of the blocker signal. It therefore may be concluded that for indoor cases the blocker was additionally attenuated such that its effect was not noticeable.”</w:t>
      </w:r>
    </w:p>
    <w:p w14:paraId="1515DEF7" w14:textId="77777777" w:rsidR="00802B9B" w:rsidRDefault="00802B9B" w:rsidP="00802B9B">
      <w:pPr>
        <w:pStyle w:val="ListParagraph"/>
        <w:ind w:left="284"/>
      </w:pPr>
    </w:p>
    <w:p w14:paraId="031767ED" w14:textId="77777777" w:rsidR="00802B9B" w:rsidRPr="006B7628" w:rsidRDefault="00802B9B" w:rsidP="00802B9B">
      <w:pPr>
        <w:pStyle w:val="ListParagraph"/>
        <w:ind w:left="284"/>
      </w:pPr>
      <w:r w:rsidRPr="006B7628">
        <w:t>Section 3.2.2.3.1 Statement by Qualcomm regarding the TWG Cellular Subgroup Testing Process in [3]</w:t>
      </w:r>
    </w:p>
    <w:p w14:paraId="33FA996F" w14:textId="77777777" w:rsidR="00802B9B" w:rsidRPr="00292958" w:rsidRDefault="00802B9B" w:rsidP="00802B9B">
      <w:pPr>
        <w:pStyle w:val="TextLevel5"/>
        <w:ind w:left="720"/>
        <w:jc w:val="both"/>
        <w:rPr>
          <w:sz w:val="20"/>
          <w:szCs w:val="20"/>
        </w:rPr>
      </w:pPr>
      <w:r w:rsidRPr="006B7628">
        <w:rPr>
          <w:rFonts w:ascii="Times New Roman" w:hAnsi="Times New Roman" w:cs="Times New Roman"/>
          <w:sz w:val="20"/>
          <w:szCs w:val="20"/>
        </w:rPr>
        <w:t>“Qualcomm has reviewed the TWG test results. Qualcomm’s internal testing is more limited than the extensive scope of the TWG testing, but given that,</w:t>
      </w:r>
      <w:r w:rsidRPr="006B7628">
        <w:rPr>
          <w:sz w:val="20"/>
          <w:szCs w:val="20"/>
        </w:rPr>
        <w:t xml:space="preserve"> </w:t>
      </w:r>
      <w:r w:rsidRPr="006B7628">
        <w:rPr>
          <w:rFonts w:ascii="Times New Roman" w:hAnsi="Times New Roman" w:cs="Times New Roman"/>
          <w:b/>
          <w:bCs/>
          <w:sz w:val="20"/>
          <w:szCs w:val="20"/>
        </w:rPr>
        <w:t xml:space="preserve">the results are broadly consistent with testing carried out by Qualcomm </w:t>
      </w:r>
      <w:r w:rsidRPr="006B7628">
        <w:rPr>
          <w:rFonts w:ascii="Times New Roman" w:hAnsi="Times New Roman" w:cs="Times New Roman"/>
          <w:sz w:val="20"/>
          <w:szCs w:val="20"/>
        </w:rPr>
        <w:t>(emphasis added</w:t>
      </w:r>
      <w:r w:rsidRPr="00400140">
        <w:rPr>
          <w:rFonts w:ascii="Times New Roman" w:hAnsi="Times New Roman" w:cs="Times New Roman"/>
          <w:sz w:val="20"/>
          <w:szCs w:val="20"/>
        </w:rPr>
        <w:t xml:space="preserve"> by Ligado</w:t>
      </w:r>
      <w:r w:rsidRPr="006B7628">
        <w:rPr>
          <w:rFonts w:ascii="Times New Roman" w:hAnsi="Times New Roman" w:cs="Times New Roman"/>
          <w:sz w:val="20"/>
          <w:szCs w:val="20"/>
        </w:rPr>
        <w:t>) so far on our own reference designs. As described in our report to the FCC, we have used a different test configuration than the one called out in the TWG test plan; however at this time we do not believe these differences influence the overall conclusion.”</w:t>
      </w:r>
    </w:p>
    <w:p w14:paraId="2FDD02DB" w14:textId="77777777" w:rsidR="00802B9B" w:rsidRDefault="00802B9B" w:rsidP="00802B9B"/>
    <w:p w14:paraId="4CC359A2" w14:textId="77777777" w:rsidR="00802B9B" w:rsidRPr="00292958" w:rsidRDefault="00802B9B" w:rsidP="00802B9B">
      <w:pPr>
        <w:autoSpaceDE w:val="0"/>
        <w:autoSpaceDN w:val="0"/>
        <w:adjustRightInd w:val="0"/>
        <w:rPr>
          <w:b/>
          <w:bCs/>
        </w:rPr>
      </w:pPr>
      <w:r w:rsidRPr="00292958">
        <w:rPr>
          <w:b/>
          <w:bCs/>
        </w:rPr>
        <w:t>Department of Commerce on Behalf NTIA Letter to FCC Dated 2/14/2012 [4]</w:t>
      </w:r>
    </w:p>
    <w:p w14:paraId="7D528007" w14:textId="77777777" w:rsidR="00802B9B" w:rsidRPr="00804AB6" w:rsidRDefault="00802B9B" w:rsidP="00802B9B">
      <w:pPr>
        <w:autoSpaceDE w:val="0"/>
        <w:autoSpaceDN w:val="0"/>
        <w:adjustRightInd w:val="0"/>
        <w:rPr>
          <w:b/>
          <w:bCs/>
          <w:i/>
          <w:iCs/>
        </w:rPr>
      </w:pPr>
    </w:p>
    <w:p w14:paraId="61068720" w14:textId="77777777" w:rsidR="00802B9B" w:rsidRPr="00292958" w:rsidRDefault="00802B9B" w:rsidP="00802B9B">
      <w:pPr>
        <w:autoSpaceDE w:val="0"/>
        <w:autoSpaceDN w:val="0"/>
        <w:adjustRightInd w:val="0"/>
        <w:ind w:left="284"/>
        <w:rPr>
          <w:rFonts w:eastAsia="Times New Roman"/>
        </w:rPr>
      </w:pPr>
      <w:r w:rsidRPr="00292958">
        <w:rPr>
          <w:rFonts w:eastAsia="Times New Roman"/>
        </w:rPr>
        <w:t>“Cellular GPS Receivers</w:t>
      </w:r>
    </w:p>
    <w:p w14:paraId="527AB6C2" w14:textId="77777777" w:rsidR="00802B9B" w:rsidRPr="00292958" w:rsidRDefault="00802B9B" w:rsidP="00802B9B">
      <w:pPr>
        <w:pStyle w:val="TextLevel5"/>
        <w:ind w:left="720"/>
        <w:jc w:val="both"/>
        <w:rPr>
          <w:sz w:val="20"/>
          <w:szCs w:val="20"/>
        </w:rPr>
      </w:pPr>
      <w:r w:rsidRPr="00292958">
        <w:rPr>
          <w:rFonts w:ascii="Times New Roman" w:hAnsi="Times New Roman" w:cs="Times New Roman"/>
          <w:sz w:val="20"/>
          <w:szCs w:val="20"/>
        </w:rPr>
        <w:t xml:space="preserve">NTIA, with Ligado, developed a plan to validate the TWG measurements of GPS receivers used in cellular devices. Two independent test laboratories performed the validation measurements off our devices previously tested by the TWG, along with three new devices. To measure the base station power level that caused GPS receiver degradation, the measurements followed industry-specified test procedures and performance metrics for cellular devices. The power levels measured in the validation testing were consistent with those measured earlier by the TWG. NTIA used the measured power levels, an equivalent </w:t>
      </w:r>
      <w:proofErr w:type="spellStart"/>
      <w:r w:rsidRPr="00292958">
        <w:rPr>
          <w:rFonts w:ascii="Times New Roman" w:hAnsi="Times New Roman" w:cs="Times New Roman"/>
          <w:sz w:val="20"/>
          <w:szCs w:val="20"/>
        </w:rPr>
        <w:t>isotropically</w:t>
      </w:r>
      <w:proofErr w:type="spellEnd"/>
      <w:r w:rsidRPr="00292958">
        <w:rPr>
          <w:rFonts w:ascii="Times New Roman" w:hAnsi="Times New Roman" w:cs="Times New Roman"/>
          <w:sz w:val="20"/>
          <w:szCs w:val="20"/>
        </w:rPr>
        <w:t xml:space="preserve"> radiated power (EIRP) level of 62 dBm, a representative base station antenna pattern, and base station deployment parameters (antenna height and down-tilt angle) to calculate distance separations necessary to preclude potential interference to GPS receivers used in cellular devices.</w:t>
      </w:r>
      <w:r w:rsidRPr="00292958">
        <w:rPr>
          <w:sz w:val="20"/>
          <w:szCs w:val="20"/>
        </w:rPr>
        <w:t xml:space="preserve"> </w:t>
      </w:r>
      <w:r w:rsidRPr="00292958">
        <w:rPr>
          <w:rFonts w:ascii="Times New Roman" w:hAnsi="Times New Roman" w:cs="Times New Roman"/>
          <w:b/>
          <w:bCs/>
          <w:sz w:val="20"/>
          <w:szCs w:val="20"/>
        </w:rPr>
        <w:t>Based on our analysis, we conclude that the lower 10 MHz base station signal does not significantly impact GPS receivers used in cellular devices</w:t>
      </w:r>
      <w:r w:rsidRPr="00292958">
        <w:rPr>
          <w:rFonts w:ascii="Times New Roman" w:hAnsi="Times New Roman" w:cs="Times New Roman"/>
          <w:sz w:val="20"/>
          <w:szCs w:val="20"/>
        </w:rPr>
        <w:t xml:space="preserve"> (emphasis added</w:t>
      </w:r>
      <w:r>
        <w:rPr>
          <w:rFonts w:ascii="Times New Roman" w:hAnsi="Times New Roman" w:cs="Times New Roman"/>
          <w:sz w:val="20"/>
          <w:szCs w:val="20"/>
        </w:rPr>
        <w:t xml:space="preserve"> by Ligado</w:t>
      </w:r>
      <w:r w:rsidRPr="00292958">
        <w:rPr>
          <w:rFonts w:ascii="Times New Roman" w:hAnsi="Times New Roman" w:cs="Times New Roman"/>
          <w:sz w:val="20"/>
          <w:szCs w:val="20"/>
        </w:rPr>
        <w:t>).”</w:t>
      </w:r>
    </w:p>
    <w:p w14:paraId="48C20C0A" w14:textId="77777777" w:rsidR="00802B9B" w:rsidRPr="00673210" w:rsidRDefault="00802B9B" w:rsidP="00802B9B">
      <w:pPr>
        <w:pStyle w:val="TextLevel5"/>
        <w:ind w:left="720"/>
        <w:jc w:val="both"/>
        <w:rPr>
          <w:i/>
          <w:sz w:val="20"/>
          <w:szCs w:val="20"/>
        </w:rPr>
      </w:pPr>
    </w:p>
    <w:p w14:paraId="5754B41F" w14:textId="77777777" w:rsidR="00802B9B" w:rsidRPr="00292958" w:rsidRDefault="00802B9B" w:rsidP="00802B9B">
      <w:pPr>
        <w:rPr>
          <w:b/>
          <w:bCs/>
        </w:rPr>
      </w:pPr>
      <w:r w:rsidRPr="00292958">
        <w:rPr>
          <w:b/>
          <w:bCs/>
        </w:rPr>
        <w:t>Report to NTIA on November 2011 Laboratory Tests of Selected Cellular Devices 11/29/2011 [5]</w:t>
      </w:r>
    </w:p>
    <w:p w14:paraId="678EF6F4" w14:textId="77777777" w:rsidR="00802B9B" w:rsidRPr="005645E8" w:rsidRDefault="00802B9B" w:rsidP="00802B9B">
      <w:pPr>
        <w:ind w:left="284"/>
        <w:rPr>
          <w:rFonts w:ascii="Segoe UI" w:eastAsia="Times New Roman" w:hAnsi="Segoe UI" w:cs="Segoe UI"/>
          <w:i/>
          <w:iCs/>
          <w:sz w:val="21"/>
          <w:szCs w:val="21"/>
        </w:rPr>
      </w:pPr>
    </w:p>
    <w:p w14:paraId="72A4EBD8" w14:textId="77777777" w:rsidR="00802B9B" w:rsidRPr="00292958" w:rsidRDefault="00802B9B" w:rsidP="00802B9B">
      <w:pPr>
        <w:ind w:left="284"/>
        <w:rPr>
          <w:rFonts w:eastAsia="Times New Roman"/>
        </w:rPr>
      </w:pPr>
      <w:r w:rsidRPr="00292958">
        <w:rPr>
          <w:rFonts w:eastAsia="Times New Roman"/>
        </w:rPr>
        <w:t>The following is supplement to the initial TWG cellular testing as requested by government stakeholders and which confirms the initial findings of no issues with lower 10 MHz band.</w:t>
      </w:r>
    </w:p>
    <w:p w14:paraId="3BF8AB50" w14:textId="77777777" w:rsidR="00802B9B" w:rsidRDefault="00802B9B" w:rsidP="00802B9B">
      <w:pPr>
        <w:ind w:left="284"/>
        <w:rPr>
          <w:rFonts w:ascii="Segoe UI" w:eastAsia="Times New Roman" w:hAnsi="Segoe UI" w:cs="Segoe UI"/>
          <w:i/>
          <w:iCs/>
          <w:sz w:val="21"/>
          <w:szCs w:val="21"/>
        </w:rPr>
      </w:pPr>
      <w:r w:rsidRPr="401F9EF3">
        <w:rPr>
          <w:rFonts w:ascii="Segoe UI" w:eastAsia="Times New Roman" w:hAnsi="Segoe UI" w:cs="Segoe UI"/>
          <w:i/>
          <w:iCs/>
          <w:sz w:val="21"/>
          <w:szCs w:val="21"/>
        </w:rPr>
        <w:t xml:space="preserve"> </w:t>
      </w:r>
    </w:p>
    <w:p w14:paraId="4DD100FE" w14:textId="77777777" w:rsidR="00802B9B" w:rsidRPr="00292958" w:rsidRDefault="00802B9B" w:rsidP="00802B9B">
      <w:pPr>
        <w:ind w:left="284"/>
        <w:rPr>
          <w:rFonts w:eastAsia="Times New Roman"/>
        </w:rPr>
      </w:pPr>
      <w:r w:rsidRPr="00292958">
        <w:rPr>
          <w:rFonts w:eastAsia="Times New Roman"/>
        </w:rPr>
        <w:t>“Conclusions</w:t>
      </w:r>
    </w:p>
    <w:p w14:paraId="661FDD73" w14:textId="77777777" w:rsidR="00802B9B" w:rsidRPr="00292958" w:rsidRDefault="00802B9B" w:rsidP="00802B9B">
      <w:pPr>
        <w:ind w:left="568"/>
        <w:rPr>
          <w:rFonts w:eastAsia="Times New Roman"/>
        </w:rPr>
      </w:pPr>
      <w:r w:rsidRPr="00292958">
        <w:rPr>
          <w:rFonts w:eastAsia="Times New Roman"/>
        </w:rPr>
        <w:t xml:space="preserve">These latest tests show no material change and reinforce the results obtained in the TWG testing performed earlier this year. Consistent with the TWG Report findings, </w:t>
      </w:r>
      <w:r w:rsidRPr="00292958">
        <w:rPr>
          <w:rFonts w:eastAsia="Times New Roman"/>
          <w:b/>
          <w:bCs/>
        </w:rPr>
        <w:t>the impact of LTE transmit power at the lower 10Mhz band, 1526-1536 MHz, on GPS operation in cellular devices is minimal or nonexistent if LTE power by site design and EIRP is managed to not exceed -30dBm on the ground</w:t>
      </w:r>
      <w:r w:rsidRPr="00292958">
        <w:rPr>
          <w:rFonts w:eastAsia="Times New Roman"/>
        </w:rPr>
        <w:t xml:space="preserve"> </w:t>
      </w:r>
      <w:r w:rsidRPr="00292958">
        <w:t>(emphasis added</w:t>
      </w:r>
      <w:r>
        <w:t xml:space="preserve"> by Ligado</w:t>
      </w:r>
      <w:r w:rsidRPr="00292958">
        <w:t>)</w:t>
      </w:r>
      <w:r w:rsidRPr="00292958">
        <w:rPr>
          <w:rFonts w:eastAsia="Times New Roman"/>
        </w:rPr>
        <w:t xml:space="preserve">. An error in the baseline test for Suite 2.4.1.2, the +1 dB desensitization test, was discovered at the anechoic test lab, ETS Lindgren. This was subsequently corrected for the UMTS devices </w:t>
      </w:r>
      <w:proofErr w:type="gramStart"/>
      <w:r w:rsidRPr="00292958">
        <w:rPr>
          <w:rFonts w:eastAsia="Times New Roman"/>
        </w:rPr>
        <w:t>tested, but</w:t>
      </w:r>
      <w:proofErr w:type="gramEnd"/>
      <w:r w:rsidRPr="00292958">
        <w:rPr>
          <w:rFonts w:eastAsia="Times New Roman"/>
        </w:rPr>
        <w:t xml:space="preserve"> reveals no </w:t>
      </w:r>
      <w:r w:rsidRPr="00292958">
        <w:rPr>
          <w:rFonts w:eastAsia="Times New Roman"/>
        </w:rPr>
        <w:lastRenderedPageBreak/>
        <w:t>other systematic or material differences once corrected.</w:t>
      </w:r>
      <w:r w:rsidRPr="00292958">
        <w:br/>
      </w:r>
    </w:p>
    <w:p w14:paraId="6F7F620F" w14:textId="77777777" w:rsidR="00802B9B" w:rsidRPr="00804AB6" w:rsidRDefault="00802B9B" w:rsidP="00802B9B">
      <w:pPr>
        <w:ind w:left="568"/>
        <w:rPr>
          <w:rFonts w:eastAsia="Times New Roman"/>
          <w:iCs/>
        </w:rPr>
      </w:pPr>
      <w:r w:rsidRPr="00292958">
        <w:rPr>
          <w:rFonts w:eastAsia="Times New Roman"/>
        </w:rPr>
        <w:t>Overall, the test results are largely unchanged for the UMTS devices as seen in Table I above. For CDMA devices that were 100% conducted tests, finer granularity was obtained simply by decreasing the step size of the interference signal to obtain finer test results than using the original and somewhat coarse 5 dB step size between pass and fail consecutive test trial sets. Based on the finer measurement granularity the average improvement was just over 3 dB in reported susceptibility for the selected CDMA devices using the finer 1 dB step size.”</w:t>
      </w:r>
    </w:p>
    <w:p w14:paraId="04E1DF20" w14:textId="77777777" w:rsidR="00802B9B" w:rsidRPr="00D72EEA" w:rsidRDefault="00802B9B" w:rsidP="00802B9B"/>
    <w:p w14:paraId="683983E6" w14:textId="77777777" w:rsidR="00802B9B" w:rsidRDefault="00802B9B" w:rsidP="00802B9B">
      <w:pPr>
        <w:rPr>
          <w:b/>
          <w:bCs/>
          <w:i/>
          <w:iCs/>
        </w:rPr>
      </w:pPr>
      <w:r w:rsidRPr="00292958">
        <w:rPr>
          <w:b/>
          <w:bCs/>
          <w:i/>
          <w:iCs/>
        </w:rPr>
        <w:t>Observation 5: For base stations operating at 62 dBm EIRP, TWG concluded in its executive summary to FCC that “the current test data and analysis to date indicates that operations in the lower bands (1526 to 1536 MHz) may be possible without harmful interference to existing cellular GPS devices.”  Under the current rules, Ligado will be operating its base stations at maximum downlink EIRP of 39.8 dBm</w:t>
      </w:r>
      <w:r>
        <w:rPr>
          <w:b/>
          <w:bCs/>
          <w:i/>
          <w:iCs/>
        </w:rPr>
        <w:t xml:space="preserve"> and will therefore make the possibility of harmful interference unlikely</w:t>
      </w:r>
      <w:r w:rsidRPr="00292958">
        <w:rPr>
          <w:b/>
          <w:bCs/>
          <w:i/>
          <w:iCs/>
        </w:rPr>
        <w:t>.</w:t>
      </w:r>
    </w:p>
    <w:p w14:paraId="0185EE04" w14:textId="77777777" w:rsidR="00802B9B" w:rsidRPr="00292958" w:rsidRDefault="00802B9B" w:rsidP="00802B9B">
      <w:pPr>
        <w:rPr>
          <w:b/>
          <w:bCs/>
          <w:i/>
          <w:iCs/>
        </w:rPr>
      </w:pPr>
    </w:p>
    <w:p w14:paraId="0A08D2AB" w14:textId="77777777" w:rsidR="00802B9B" w:rsidRDefault="00802B9B" w:rsidP="00802B9B">
      <w:pPr>
        <w:rPr>
          <w:b/>
          <w:bCs/>
          <w:i/>
          <w:iCs/>
        </w:rPr>
      </w:pPr>
      <w:r w:rsidRPr="00292958">
        <w:rPr>
          <w:b/>
          <w:bCs/>
          <w:i/>
          <w:iCs/>
        </w:rPr>
        <w:t>Observation 6: For base stations operating at 62 dBm EIRP, DOC/NTIA concluded “Based on our analysis, we conclude that the lower 10 MHz base station signal does not significantly impact GPS receivers used in cellular devices.”  Under the current rules, Ligado will be operating its base stations at maximum downlink EIRP of 39.8 dBm</w:t>
      </w:r>
      <w:r>
        <w:rPr>
          <w:b/>
          <w:bCs/>
          <w:i/>
          <w:iCs/>
        </w:rPr>
        <w:t xml:space="preserve"> and will therefore make the possibility of harmful interference unlikely</w:t>
      </w:r>
      <w:r w:rsidRPr="00292958">
        <w:rPr>
          <w:b/>
          <w:bCs/>
          <w:i/>
          <w:iCs/>
        </w:rPr>
        <w:t>.</w:t>
      </w:r>
    </w:p>
    <w:p w14:paraId="0F869AFB" w14:textId="77777777" w:rsidR="00802B9B" w:rsidRPr="00292958" w:rsidRDefault="00802B9B" w:rsidP="00802B9B">
      <w:pPr>
        <w:rPr>
          <w:b/>
          <w:bCs/>
          <w:i/>
          <w:iCs/>
        </w:rPr>
      </w:pPr>
    </w:p>
    <w:p w14:paraId="39F43848" w14:textId="77777777" w:rsidR="00802B9B" w:rsidRPr="006B7628" w:rsidRDefault="00802B9B" w:rsidP="00802B9B">
      <w:pPr>
        <w:rPr>
          <w:b/>
          <w:bCs/>
          <w:i/>
          <w:iCs/>
        </w:rPr>
      </w:pPr>
      <w:r w:rsidRPr="00292958">
        <w:rPr>
          <w:b/>
          <w:bCs/>
          <w:i/>
          <w:iCs/>
        </w:rPr>
        <w:t xml:space="preserve">Observation 7: </w:t>
      </w:r>
      <w:r>
        <w:rPr>
          <w:b/>
          <w:bCs/>
          <w:i/>
          <w:iCs/>
        </w:rPr>
        <w:t xml:space="preserve">Results of supplemental testing requested by NTIA </w:t>
      </w:r>
      <w:r w:rsidRPr="006B7628">
        <w:rPr>
          <w:b/>
          <w:bCs/>
          <w:i/>
          <w:iCs/>
        </w:rPr>
        <w:t>show no material change and reinforce the results obtained in the TWG testing performed earlier this year. Consistent with the TWG Report findings, the impact of LTE transmit power at the lower 10</w:t>
      </w:r>
      <w:r>
        <w:rPr>
          <w:b/>
          <w:bCs/>
          <w:i/>
          <w:iCs/>
        </w:rPr>
        <w:t xml:space="preserve"> </w:t>
      </w:r>
      <w:r w:rsidRPr="006B7628">
        <w:rPr>
          <w:b/>
          <w:bCs/>
          <w:i/>
          <w:iCs/>
        </w:rPr>
        <w:t>M</w:t>
      </w:r>
      <w:r>
        <w:rPr>
          <w:b/>
          <w:bCs/>
          <w:i/>
          <w:iCs/>
        </w:rPr>
        <w:t>H</w:t>
      </w:r>
      <w:r w:rsidRPr="006B7628">
        <w:rPr>
          <w:b/>
          <w:bCs/>
          <w:i/>
          <w:iCs/>
        </w:rPr>
        <w:t>z band, 1526-1536 MHz, on GPS operation in cellular devices is minimal or nonexistent if LTE power by site design and EIRP is managed to not exceed -30dBm on the ground.”</w:t>
      </w:r>
    </w:p>
    <w:p w14:paraId="692000FA" w14:textId="77777777" w:rsidR="00802B9B" w:rsidRPr="00804AB6" w:rsidRDefault="00802B9B" w:rsidP="00802B9B">
      <w:pPr>
        <w:rPr>
          <w:b/>
          <w:bCs/>
          <w:i/>
          <w:iCs/>
        </w:rPr>
      </w:pPr>
    </w:p>
    <w:p w14:paraId="0BD25EAD" w14:textId="77777777" w:rsidR="00802B9B" w:rsidRDefault="00802B9B" w:rsidP="00802B9B">
      <w:pPr>
        <w:pStyle w:val="Heading2"/>
        <w:rPr>
          <w:lang w:val="en-US"/>
        </w:rPr>
      </w:pPr>
      <w:r>
        <w:rPr>
          <w:lang w:val="en-US"/>
        </w:rPr>
        <w:t>Roberson Associates Testing (2016) for Cellular Devices</w:t>
      </w:r>
    </w:p>
    <w:p w14:paraId="2086BCE2" w14:textId="77777777" w:rsidR="00802B9B" w:rsidRPr="006B7628" w:rsidRDefault="00802B9B" w:rsidP="00802B9B">
      <w:pPr>
        <w:autoSpaceDE w:val="0"/>
        <w:autoSpaceDN w:val="0"/>
        <w:adjustRightInd w:val="0"/>
        <w:rPr>
          <w:color w:val="231F20"/>
        </w:rPr>
      </w:pPr>
      <w:r w:rsidRPr="006B7628">
        <w:rPr>
          <w:color w:val="231F20"/>
        </w:rPr>
        <w:t>In 2016, Roberson and Associates, with the assistance of testing and technical support professionals, undertook another testing campaign to rigorously assess whether Ligado’s proposed terrestrial broadband operations would cause “harmful interference” to GPS devices.  The testing included 2 cellular devices with capability to make E911 phone calls: Samsung Galaxy S model handsets, the S5 and S6</w:t>
      </w:r>
      <w:r>
        <w:rPr>
          <w:color w:val="231F20"/>
        </w:rPr>
        <w:t xml:space="preserve"> [6]</w:t>
      </w:r>
      <w:r w:rsidRPr="006B7628">
        <w:rPr>
          <w:color w:val="231F20"/>
        </w:rPr>
        <w:t xml:space="preserve">. </w:t>
      </w:r>
    </w:p>
    <w:p w14:paraId="6C09001E" w14:textId="77777777" w:rsidR="00802B9B" w:rsidRPr="00804AB6" w:rsidRDefault="00802B9B" w:rsidP="00802B9B">
      <w:pPr>
        <w:autoSpaceDE w:val="0"/>
        <w:autoSpaceDN w:val="0"/>
        <w:adjustRightInd w:val="0"/>
        <w:rPr>
          <w:color w:val="231F20"/>
          <w:sz w:val="21"/>
          <w:szCs w:val="21"/>
        </w:rPr>
      </w:pPr>
    </w:p>
    <w:p w14:paraId="30566CD2" w14:textId="77777777" w:rsidR="00802B9B" w:rsidRDefault="00802B9B" w:rsidP="00802B9B">
      <w:pPr>
        <w:pStyle w:val="Heading3"/>
      </w:pPr>
      <w:r>
        <w:t>Scope relative to E911 on cellular devices</w:t>
      </w:r>
    </w:p>
    <w:p w14:paraId="7E9979BE" w14:textId="77777777" w:rsidR="00802B9B" w:rsidRPr="00292958" w:rsidRDefault="00802B9B" w:rsidP="00802B9B">
      <w:r w:rsidRPr="00292958">
        <w:t xml:space="preserve">RAA performed three tests defined in 3GPP Specification TS 37.571-1, which measure device sensitivity, accuracy, and dynamic range. Success in these tests is defined by the Specification as the device limiting two-dimensional position error and maximum response time below certain thresholds under defined conditions at least 95% of the time. The 3GPP tests require the device to make phone calls and respond to requests to report position.  </w:t>
      </w:r>
    </w:p>
    <w:p w14:paraId="60E07CD6" w14:textId="77777777" w:rsidR="00802B9B" w:rsidRDefault="00802B9B" w:rsidP="00802B9B">
      <w:pPr>
        <w:autoSpaceDE w:val="0"/>
        <w:autoSpaceDN w:val="0"/>
        <w:adjustRightInd w:val="0"/>
        <w:rPr>
          <w:color w:val="231F20"/>
        </w:rPr>
      </w:pPr>
    </w:p>
    <w:p w14:paraId="1F21FFAD" w14:textId="77777777" w:rsidR="00802B9B" w:rsidRPr="00292958" w:rsidRDefault="00802B9B" w:rsidP="00802B9B">
      <w:pPr>
        <w:autoSpaceDE w:val="0"/>
        <w:autoSpaceDN w:val="0"/>
        <w:adjustRightInd w:val="0"/>
        <w:rPr>
          <w:color w:val="231F20"/>
        </w:rPr>
      </w:pPr>
      <w:r w:rsidRPr="00292958">
        <w:rPr>
          <w:color w:val="231F20"/>
        </w:rPr>
        <w:t>RAA tested with LTE power levels up to -10 dBm (measured at the GPS device), even though this level is not expected to be observed with any meaningful probability in a commercially deployed system with Ligado’s proposed terrestrial broadband operating parameters.</w:t>
      </w:r>
    </w:p>
    <w:p w14:paraId="765A52D5" w14:textId="77777777" w:rsidR="00802B9B" w:rsidRPr="001248DF" w:rsidRDefault="00802B9B" w:rsidP="00802B9B">
      <w:pPr>
        <w:autoSpaceDE w:val="0"/>
        <w:autoSpaceDN w:val="0"/>
        <w:adjustRightInd w:val="0"/>
        <w:rPr>
          <w:color w:val="231F20"/>
        </w:rPr>
      </w:pPr>
    </w:p>
    <w:p w14:paraId="02289E0F" w14:textId="77777777" w:rsidR="00802B9B" w:rsidRPr="00292958" w:rsidRDefault="00802B9B" w:rsidP="00802B9B">
      <w:pPr>
        <w:rPr>
          <w:b/>
          <w:bCs/>
          <w:i/>
          <w:iCs/>
        </w:rPr>
      </w:pPr>
      <w:r w:rsidRPr="00292958">
        <w:rPr>
          <w:b/>
          <w:bCs/>
          <w:i/>
          <w:iCs/>
        </w:rPr>
        <w:t>Observation 8: RAA tested the cellular devices at power levels of -20 and -10 dBm which, based on analysis submitted as part of the TWG report, is significantly higher than cellular devices would experience on the ground with the FCC’s 39.8 dBm EIRP limit on Ligado’s Band 24 license.</w:t>
      </w:r>
    </w:p>
    <w:p w14:paraId="6B444F7B" w14:textId="77777777" w:rsidR="00802B9B" w:rsidRDefault="00802B9B" w:rsidP="00802B9B"/>
    <w:p w14:paraId="36AA1E11" w14:textId="77777777" w:rsidR="00802B9B" w:rsidRDefault="00802B9B" w:rsidP="00802B9B">
      <w:pPr>
        <w:pStyle w:val="Heading3"/>
        <w:rPr>
          <w:lang w:val="en-US"/>
        </w:rPr>
      </w:pPr>
      <w:r>
        <w:rPr>
          <w:lang w:val="en-US"/>
        </w:rPr>
        <w:lastRenderedPageBreak/>
        <w:t>Test Methodology</w:t>
      </w:r>
    </w:p>
    <w:p w14:paraId="375050D0" w14:textId="77777777" w:rsidR="00802B9B" w:rsidRPr="00292958" w:rsidRDefault="00802B9B" w:rsidP="00802B9B">
      <w:pPr>
        <w:autoSpaceDE w:val="0"/>
        <w:autoSpaceDN w:val="0"/>
        <w:adjustRightInd w:val="0"/>
        <w:rPr>
          <w:color w:val="231F20"/>
        </w:rPr>
      </w:pPr>
      <w:r w:rsidRPr="00292958">
        <w:rPr>
          <w:color w:val="231F20"/>
        </w:rPr>
        <w:t xml:space="preserve">Industry-standard KPIs for GPS performance in cellular devices are set by the 3GPP.  RAA performed three tests defined in 3GPP Specification TS 37.571-1, which measure device sensitivity, accuracy, and dynamic range. Success in these tests is defined by the Specification as the device limiting two-dimensional position error and maximum response time below certain thresholds under defined conditions at least 95% of the time. The 3GPP tests require the device to make phone calls and respond to requests to report position. </w:t>
      </w:r>
    </w:p>
    <w:p w14:paraId="1F38FEDA" w14:textId="77777777" w:rsidR="00802B9B" w:rsidRPr="00292958" w:rsidRDefault="00802B9B" w:rsidP="00802B9B">
      <w:pPr>
        <w:rPr>
          <w:color w:val="231F20"/>
        </w:rPr>
      </w:pPr>
    </w:p>
    <w:p w14:paraId="6895A904" w14:textId="77777777" w:rsidR="00802B9B" w:rsidRPr="00292958" w:rsidRDefault="00802B9B" w:rsidP="00802B9B">
      <w:pPr>
        <w:autoSpaceDE w:val="0"/>
        <w:autoSpaceDN w:val="0"/>
        <w:adjustRightInd w:val="0"/>
        <w:rPr>
          <w:color w:val="231F20"/>
        </w:rPr>
      </w:pPr>
      <w:r w:rsidRPr="00292958">
        <w:rPr>
          <w:color w:val="231F20"/>
        </w:rPr>
        <w:t xml:space="preserve">The A-GPS (assisted-GPS) conformance tests were the one’s developed and approved by the 3GPP, the internationally recognized standards group for among other things testing cellular devices.  These methods were adapted to test the Samsung S5 and S6. The RAA A-GPS tests were performed in an RF chamber under radiated conditions. </w:t>
      </w:r>
    </w:p>
    <w:p w14:paraId="5081E4A8" w14:textId="77777777" w:rsidR="00802B9B" w:rsidRPr="00292958" w:rsidRDefault="00802B9B" w:rsidP="00802B9B">
      <w:pPr>
        <w:autoSpaceDE w:val="0"/>
        <w:autoSpaceDN w:val="0"/>
        <w:adjustRightInd w:val="0"/>
        <w:rPr>
          <w:color w:val="231F20"/>
        </w:rPr>
      </w:pPr>
    </w:p>
    <w:p w14:paraId="222DD195" w14:textId="77777777" w:rsidR="00802B9B" w:rsidRPr="00292958" w:rsidRDefault="00802B9B" w:rsidP="00802B9B">
      <w:pPr>
        <w:autoSpaceDE w:val="0"/>
        <w:autoSpaceDN w:val="0"/>
        <w:adjustRightInd w:val="0"/>
        <w:rPr>
          <w:color w:val="231F20"/>
        </w:rPr>
      </w:pPr>
      <w:r w:rsidRPr="00292958">
        <w:rPr>
          <w:color w:val="231F20"/>
        </w:rPr>
        <w:t>The controller used for 3GPP A-GPS tests was a Spirent 8100 LTE Test System. The specific test procedures were implemented in software and configuration modules provided by the controller manufacturer. The procedures involved performing many trials in order to establish statistics regarding the success rate for the different tests. Location requests and responses were sent and received by the controller over a separately established 900 MHz GSM link. Test GSM SIM cards were used in the devices under test to allow them to work with the controller in GSM mode. The GPS signals were simulated using a Spirent 8000 under the control of the Spirent 8100.</w:t>
      </w:r>
    </w:p>
    <w:p w14:paraId="52CDFEB8" w14:textId="77777777" w:rsidR="00802B9B" w:rsidRPr="00292958" w:rsidRDefault="00802B9B" w:rsidP="00802B9B">
      <w:pPr>
        <w:autoSpaceDE w:val="0"/>
        <w:autoSpaceDN w:val="0"/>
        <w:adjustRightInd w:val="0"/>
        <w:rPr>
          <w:color w:val="231F20"/>
        </w:rPr>
      </w:pPr>
    </w:p>
    <w:p w14:paraId="43B1BE86" w14:textId="77777777" w:rsidR="00802B9B" w:rsidRDefault="00802B9B" w:rsidP="00802B9B">
      <w:pPr>
        <w:autoSpaceDE w:val="0"/>
        <w:autoSpaceDN w:val="0"/>
        <w:adjustRightInd w:val="0"/>
        <w:rPr>
          <w:color w:val="231F20"/>
        </w:rPr>
      </w:pPr>
      <w:r w:rsidRPr="00292958">
        <w:rPr>
          <w:color w:val="231F20"/>
        </w:rPr>
        <w:t>Each of the devices underwent a calibration procedure individually, since the tests were performed under radiated conditions.</w:t>
      </w:r>
    </w:p>
    <w:p w14:paraId="14E6E0D1" w14:textId="77777777" w:rsidR="00802B9B" w:rsidRPr="00292958" w:rsidRDefault="00802B9B" w:rsidP="00802B9B">
      <w:pPr>
        <w:autoSpaceDE w:val="0"/>
        <w:autoSpaceDN w:val="0"/>
        <w:adjustRightInd w:val="0"/>
        <w:rPr>
          <w:color w:val="231F20"/>
        </w:rPr>
      </w:pPr>
    </w:p>
    <w:p w14:paraId="784B65FF" w14:textId="77777777" w:rsidR="00802B9B" w:rsidRDefault="00802B9B" w:rsidP="00802B9B">
      <w:pPr>
        <w:autoSpaceDE w:val="0"/>
        <w:autoSpaceDN w:val="0"/>
        <w:adjustRightInd w:val="0"/>
        <w:rPr>
          <w:color w:val="231F20"/>
        </w:rPr>
      </w:pPr>
      <w:r w:rsidRPr="00292958">
        <w:rPr>
          <w:color w:val="231F20"/>
        </w:rPr>
        <w:t>Two LTE levels were applied, -10 dBm and -20 dBm, to see if an impact due to LTE could be observed. Baseline performance was established by testing with no LTE signals present, i.e., GPS only.</w:t>
      </w:r>
    </w:p>
    <w:p w14:paraId="7F94F10D" w14:textId="77777777" w:rsidR="00802B9B" w:rsidRPr="00292958" w:rsidRDefault="00802B9B" w:rsidP="00802B9B">
      <w:pPr>
        <w:autoSpaceDE w:val="0"/>
        <w:autoSpaceDN w:val="0"/>
        <w:adjustRightInd w:val="0"/>
        <w:rPr>
          <w:color w:val="231F20"/>
        </w:rPr>
      </w:pPr>
    </w:p>
    <w:p w14:paraId="0FF08506" w14:textId="77777777" w:rsidR="00802B9B" w:rsidRPr="00292958" w:rsidRDefault="00802B9B" w:rsidP="00802B9B">
      <w:pPr>
        <w:autoSpaceDE w:val="0"/>
        <w:autoSpaceDN w:val="0"/>
        <w:adjustRightInd w:val="0"/>
        <w:rPr>
          <w:color w:val="231F20"/>
        </w:rPr>
      </w:pPr>
      <w:r w:rsidRPr="00292958">
        <w:rPr>
          <w:color w:val="231F20"/>
        </w:rPr>
        <w:t>The Spirent 8100 LTE Test System produced Excel files with details for each trial including assessment of whether each individual trial was a success or a failure.</w:t>
      </w:r>
    </w:p>
    <w:p w14:paraId="192BF00E" w14:textId="77777777" w:rsidR="00802B9B" w:rsidRPr="00292958" w:rsidRDefault="00802B9B" w:rsidP="00802B9B">
      <w:pPr>
        <w:rPr>
          <w:color w:val="231F20"/>
        </w:rPr>
      </w:pPr>
    </w:p>
    <w:p w14:paraId="45A4F764" w14:textId="77777777" w:rsidR="00802B9B" w:rsidRPr="00292958" w:rsidRDefault="00802B9B" w:rsidP="00802B9B">
      <w:pPr>
        <w:autoSpaceDE w:val="0"/>
        <w:autoSpaceDN w:val="0"/>
        <w:adjustRightInd w:val="0"/>
        <w:rPr>
          <w:color w:val="231F20"/>
        </w:rPr>
      </w:pPr>
      <w:r w:rsidRPr="00292958">
        <w:rPr>
          <w:color w:val="231F20"/>
        </w:rPr>
        <w:t>3GPP Sensitivity Test</w:t>
      </w:r>
    </w:p>
    <w:p w14:paraId="64B39AE8" w14:textId="77777777" w:rsidR="00802B9B" w:rsidRPr="00292958" w:rsidRDefault="00802B9B" w:rsidP="00802B9B">
      <w:pPr>
        <w:autoSpaceDE w:val="0"/>
        <w:autoSpaceDN w:val="0"/>
        <w:adjustRightInd w:val="0"/>
        <w:ind w:left="284"/>
        <w:rPr>
          <w:color w:val="231F20"/>
        </w:rPr>
      </w:pPr>
      <w:r w:rsidRPr="00292958">
        <w:rPr>
          <w:color w:val="231F20"/>
        </w:rPr>
        <w:t xml:space="preserve">The goal of the 3GPP sensitivity test is to determine the GPS signal level in dBm where the device is still capable of reporting device location to within 100 </w:t>
      </w:r>
      <w:proofErr w:type="gramStart"/>
      <w:r w:rsidRPr="00292958">
        <w:rPr>
          <w:color w:val="231F20"/>
        </w:rPr>
        <w:t>meter</w:t>
      </w:r>
      <w:proofErr w:type="gramEnd"/>
      <w:r w:rsidRPr="00292958">
        <w:rPr>
          <w:color w:val="231F20"/>
        </w:rPr>
        <w:t>, with a response time under 20 seconds, with a 95% success rate. The 3GPP sensitivity test is described in section 7.1 in 3GPP TS 37.571-1. One GPS satellite signal is set to -142 dBm and the remaining 7 satellite powers are adjusted down, and up in signal strength, if necessary, in 0.5 dB steps using a search procedure until a 95% success rate is achieved.</w:t>
      </w:r>
    </w:p>
    <w:p w14:paraId="594A9F7B" w14:textId="77777777" w:rsidR="00802B9B" w:rsidRPr="00292958" w:rsidRDefault="00802B9B" w:rsidP="00802B9B">
      <w:pPr>
        <w:autoSpaceDE w:val="0"/>
        <w:autoSpaceDN w:val="0"/>
        <w:adjustRightInd w:val="0"/>
        <w:ind w:left="284"/>
        <w:rPr>
          <w:color w:val="231F20"/>
        </w:rPr>
      </w:pPr>
    </w:p>
    <w:p w14:paraId="1ED50C6D" w14:textId="77777777" w:rsidR="00802B9B" w:rsidRPr="00292958" w:rsidRDefault="00802B9B" w:rsidP="00802B9B">
      <w:pPr>
        <w:autoSpaceDE w:val="0"/>
        <w:autoSpaceDN w:val="0"/>
        <w:adjustRightInd w:val="0"/>
        <w:ind w:left="284"/>
        <w:rPr>
          <w:color w:val="231F20"/>
        </w:rPr>
      </w:pPr>
      <w:r w:rsidRPr="00292958">
        <w:rPr>
          <w:color w:val="231F20"/>
        </w:rPr>
        <w:t>This test procedure differs from that reported in the TWG cellular device report. In that report the first satellite was also set to -142 dBm while the remaining 7 satellite powers were set to -147 dBm. During the test LTE power level was increased from a low level until impact was observed and the impact causing power level was recorded for each device.</w:t>
      </w:r>
    </w:p>
    <w:p w14:paraId="6E4A63CC" w14:textId="77777777" w:rsidR="00802B9B" w:rsidRPr="00292958" w:rsidRDefault="00802B9B" w:rsidP="00802B9B">
      <w:pPr>
        <w:autoSpaceDE w:val="0"/>
        <w:autoSpaceDN w:val="0"/>
        <w:adjustRightInd w:val="0"/>
        <w:rPr>
          <w:color w:val="231F20"/>
        </w:rPr>
      </w:pPr>
    </w:p>
    <w:p w14:paraId="36E37DC6" w14:textId="77777777" w:rsidR="00802B9B" w:rsidRPr="00292958" w:rsidRDefault="00802B9B" w:rsidP="00802B9B">
      <w:pPr>
        <w:autoSpaceDE w:val="0"/>
        <w:autoSpaceDN w:val="0"/>
        <w:adjustRightInd w:val="0"/>
        <w:rPr>
          <w:color w:val="231F20"/>
        </w:rPr>
      </w:pPr>
      <w:r w:rsidRPr="00292958">
        <w:rPr>
          <w:color w:val="231F20"/>
        </w:rPr>
        <w:t>3GPP Accuracy Test</w:t>
      </w:r>
    </w:p>
    <w:p w14:paraId="505CE7BA" w14:textId="77777777" w:rsidR="00802B9B" w:rsidRPr="00292958" w:rsidRDefault="00802B9B" w:rsidP="00802B9B">
      <w:pPr>
        <w:autoSpaceDE w:val="0"/>
        <w:autoSpaceDN w:val="0"/>
        <w:adjustRightInd w:val="0"/>
        <w:ind w:left="284"/>
        <w:rPr>
          <w:color w:val="231F20"/>
        </w:rPr>
      </w:pPr>
      <w:r w:rsidRPr="00292958">
        <w:rPr>
          <w:color w:val="231F20"/>
        </w:rPr>
        <w:t xml:space="preserve">The goal of the accuracy test is to verify that the device location reports meet the 3GPP accuracy requirements in TS 37.571-1 section 7.2. The goal is to demonstrate better than </w:t>
      </w:r>
      <w:proofErr w:type="gramStart"/>
      <w:r w:rsidRPr="00292958">
        <w:rPr>
          <w:color w:val="231F20"/>
        </w:rPr>
        <w:t>30 meter</w:t>
      </w:r>
      <w:proofErr w:type="gramEnd"/>
      <w:r w:rsidRPr="00292958">
        <w:rPr>
          <w:color w:val="231F20"/>
        </w:rPr>
        <w:t xml:space="preserve"> location accuracy in under 20 seconds with a 95% success rate. All 8 GPS satellites are simulated with a power level of -130 dBm.</w:t>
      </w:r>
    </w:p>
    <w:p w14:paraId="17329966" w14:textId="77777777" w:rsidR="00802B9B" w:rsidRPr="00292958" w:rsidRDefault="00802B9B" w:rsidP="00802B9B">
      <w:pPr>
        <w:autoSpaceDE w:val="0"/>
        <w:autoSpaceDN w:val="0"/>
        <w:adjustRightInd w:val="0"/>
        <w:rPr>
          <w:color w:val="231F20"/>
        </w:rPr>
      </w:pPr>
    </w:p>
    <w:p w14:paraId="0B3394D5" w14:textId="77777777" w:rsidR="00802B9B" w:rsidRPr="00292958" w:rsidRDefault="00802B9B" w:rsidP="00802B9B">
      <w:pPr>
        <w:autoSpaceDE w:val="0"/>
        <w:autoSpaceDN w:val="0"/>
        <w:adjustRightInd w:val="0"/>
        <w:rPr>
          <w:color w:val="231F20"/>
        </w:rPr>
      </w:pPr>
      <w:r w:rsidRPr="00292958">
        <w:rPr>
          <w:color w:val="231F20"/>
        </w:rPr>
        <w:t>3GPP Dynamic Range Test</w:t>
      </w:r>
    </w:p>
    <w:p w14:paraId="54E15A63" w14:textId="77777777" w:rsidR="00802B9B" w:rsidRPr="00292958" w:rsidRDefault="00802B9B" w:rsidP="00802B9B">
      <w:pPr>
        <w:autoSpaceDE w:val="0"/>
        <w:autoSpaceDN w:val="0"/>
        <w:adjustRightInd w:val="0"/>
        <w:ind w:left="284"/>
        <w:rPr>
          <w:color w:val="231F20"/>
        </w:rPr>
      </w:pPr>
      <w:r w:rsidRPr="00292958">
        <w:rPr>
          <w:color w:val="231F20"/>
        </w:rPr>
        <w:lastRenderedPageBreak/>
        <w:t xml:space="preserve">The goal of the 3GPP dynamic range test is to verify that device location reports are accurate to within 100 meters within 20 seconds with a 95% success rate. During this test, 6 satellites are simulated with satellite powers ranging from -127 dBm to -142 dBm.  This test is described in section 7.3 of 3GPP TS 37.571-1. The test procedure involved alternating locations and requesting a location report for each trial. The dynamic range test also gives an indication of re-acquisition lock time. </w:t>
      </w:r>
      <w:proofErr w:type="spellStart"/>
      <w:r w:rsidRPr="00292958">
        <w:rPr>
          <w:color w:val="231F20"/>
        </w:rPr>
        <w:t>Thisis</w:t>
      </w:r>
      <w:proofErr w:type="spellEnd"/>
      <w:r w:rsidRPr="00292958">
        <w:rPr>
          <w:color w:val="231F20"/>
        </w:rPr>
        <w:t xml:space="preserve"> because the location alternated between Melbourne, Australia and Atlanta, Georgia for each trial and the device had to re-acquire lock during each and every trial.</w:t>
      </w:r>
    </w:p>
    <w:p w14:paraId="64556BD8" w14:textId="77777777" w:rsidR="00802B9B" w:rsidRDefault="00802B9B" w:rsidP="00802B9B"/>
    <w:p w14:paraId="3C171C2E" w14:textId="77777777" w:rsidR="00802B9B" w:rsidRDefault="00802B9B" w:rsidP="00802B9B">
      <w:pPr>
        <w:pStyle w:val="Heading3"/>
        <w:rPr>
          <w:lang w:val="en-US"/>
        </w:rPr>
      </w:pPr>
      <w:r>
        <w:rPr>
          <w:lang w:val="en-US"/>
        </w:rPr>
        <w:t>Results</w:t>
      </w:r>
    </w:p>
    <w:p w14:paraId="5DA0DAF7" w14:textId="77777777" w:rsidR="00802B9B" w:rsidRPr="00292958" w:rsidRDefault="00802B9B" w:rsidP="00802B9B">
      <w:r w:rsidRPr="00292958">
        <w:t xml:space="preserve">As depicted in Figures below, both cellular devices tested maintained their baseline GPS position accuracy in the presence of received signals at much higher power than that expected Ligado’s proposed DL operation at 39.8 dBm EIRP.   </w:t>
      </w:r>
    </w:p>
    <w:p w14:paraId="7EFD0FCA" w14:textId="77777777" w:rsidR="00802B9B" w:rsidRDefault="00802B9B" w:rsidP="00802B9B">
      <w:pPr>
        <w:jc w:val="center"/>
      </w:pPr>
      <w:r>
        <w:rPr>
          <w:noProof/>
        </w:rPr>
        <w:drawing>
          <wp:inline distT="0" distB="0" distL="0" distR="0" wp14:anchorId="5F1CC9C4" wp14:editId="6E754EF9">
            <wp:extent cx="5327374" cy="4222115"/>
            <wp:effectExtent l="0" t="0" r="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pic:nvPicPr>
                  <pic:blipFill rotWithShape="1">
                    <a:blip r:embed="rId17" cstate="print">
                      <a:extLst>
                        <a:ext uri="{28A0092B-C50C-407E-A947-70E740481C1C}">
                          <a14:useLocalDpi xmlns:a14="http://schemas.microsoft.com/office/drawing/2010/main" val="0"/>
                        </a:ext>
                      </a:extLst>
                    </a:blip>
                    <a:srcRect r="12889" b="8035"/>
                    <a:stretch/>
                  </pic:blipFill>
                  <pic:spPr bwMode="auto">
                    <a:xfrm>
                      <a:off x="0" y="0"/>
                      <a:ext cx="5327409" cy="4222143"/>
                    </a:xfrm>
                    <a:prstGeom prst="rect">
                      <a:avLst/>
                    </a:prstGeom>
                    <a:ln>
                      <a:noFill/>
                    </a:ln>
                    <a:extLst>
                      <a:ext uri="{53640926-AAD7-44D8-BBD7-CCE9431645EC}">
                        <a14:shadowObscured xmlns:a14="http://schemas.microsoft.com/office/drawing/2010/main"/>
                      </a:ext>
                    </a:extLst>
                  </pic:spPr>
                </pic:pic>
              </a:graphicData>
            </a:graphic>
          </wp:inline>
        </w:drawing>
      </w:r>
    </w:p>
    <w:p w14:paraId="4D53C553" w14:textId="77777777" w:rsidR="00802B9B" w:rsidRPr="00292958" w:rsidRDefault="00802B9B" w:rsidP="00802B9B">
      <w:pPr>
        <w:pStyle w:val="Caption"/>
        <w:jc w:val="center"/>
        <w:rPr>
          <w:bCs/>
        </w:rPr>
      </w:pPr>
      <w:r w:rsidRPr="00292958">
        <w:rPr>
          <w:bCs/>
        </w:rPr>
        <w:t xml:space="preserve">Figure </w:t>
      </w:r>
      <w:r w:rsidRPr="00292958">
        <w:rPr>
          <w:bCs/>
        </w:rPr>
        <w:fldChar w:fldCharType="begin"/>
      </w:r>
      <w:r w:rsidRPr="00292958">
        <w:rPr>
          <w:bCs/>
        </w:rPr>
        <w:instrText>STYLEREF 1 \s</w:instrText>
      </w:r>
      <w:r w:rsidRPr="00292958">
        <w:rPr>
          <w:bCs/>
        </w:rPr>
        <w:fldChar w:fldCharType="separate"/>
      </w:r>
      <w:r w:rsidRPr="00292958">
        <w:rPr>
          <w:bCs/>
          <w:noProof/>
        </w:rPr>
        <w:t>2</w:t>
      </w:r>
      <w:r w:rsidRPr="00292958">
        <w:rPr>
          <w:bCs/>
        </w:rPr>
        <w:fldChar w:fldCharType="end"/>
      </w:r>
      <w:r w:rsidRPr="00292958">
        <w:rPr>
          <w:bCs/>
        </w:rPr>
        <w:noBreakHyphen/>
      </w:r>
      <w:r w:rsidRPr="00292958">
        <w:rPr>
          <w:bCs/>
        </w:rPr>
        <w:fldChar w:fldCharType="begin"/>
      </w:r>
      <w:r w:rsidRPr="00292958">
        <w:rPr>
          <w:bCs/>
        </w:rPr>
        <w:instrText>SEQ Figure \* ARABIC \s 1</w:instrText>
      </w:r>
      <w:r w:rsidRPr="00292958">
        <w:rPr>
          <w:bCs/>
        </w:rPr>
        <w:fldChar w:fldCharType="separate"/>
      </w:r>
      <w:r w:rsidRPr="00292958">
        <w:rPr>
          <w:bCs/>
          <w:noProof/>
        </w:rPr>
        <w:t>9</w:t>
      </w:r>
      <w:r w:rsidRPr="00292958">
        <w:rPr>
          <w:bCs/>
        </w:rPr>
        <w:fldChar w:fldCharType="end"/>
      </w:r>
      <w:r w:rsidRPr="00292958">
        <w:rPr>
          <w:bCs/>
        </w:rPr>
        <w:t>:  Samsung Galaxy S5 A-GPS results from RAA Test Report</w:t>
      </w:r>
    </w:p>
    <w:p w14:paraId="21C5CE41" w14:textId="77777777" w:rsidR="00802B9B" w:rsidRDefault="00802B9B" w:rsidP="00802B9B">
      <w:pPr>
        <w:jc w:val="center"/>
      </w:pPr>
      <w:r>
        <w:rPr>
          <w:noProof/>
        </w:rPr>
        <w:lastRenderedPageBreak/>
        <w:drawing>
          <wp:inline distT="0" distB="0" distL="0" distR="0" wp14:anchorId="2563A071" wp14:editId="7A0EDDCC">
            <wp:extent cx="5295569" cy="4030901"/>
            <wp:effectExtent l="0" t="0" r="635"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ell phone&#10;&#10;Description automatically generated"/>
                    <pic:cNvPicPr/>
                  </pic:nvPicPr>
                  <pic:blipFill rotWithShape="1">
                    <a:blip r:embed="rId18" cstate="print">
                      <a:extLst>
                        <a:ext uri="{28A0092B-C50C-407E-A947-70E740481C1C}">
                          <a14:useLocalDpi xmlns:a14="http://schemas.microsoft.com/office/drawing/2010/main" val="0"/>
                        </a:ext>
                      </a:extLst>
                    </a:blip>
                    <a:srcRect l="2859" t="4849" r="10536" b="7338"/>
                    <a:stretch/>
                  </pic:blipFill>
                  <pic:spPr bwMode="auto">
                    <a:xfrm>
                      <a:off x="0" y="0"/>
                      <a:ext cx="5296410" cy="4031541"/>
                    </a:xfrm>
                    <a:prstGeom prst="rect">
                      <a:avLst/>
                    </a:prstGeom>
                    <a:ln>
                      <a:noFill/>
                    </a:ln>
                    <a:extLst>
                      <a:ext uri="{53640926-AAD7-44D8-BBD7-CCE9431645EC}">
                        <a14:shadowObscured xmlns:a14="http://schemas.microsoft.com/office/drawing/2010/main"/>
                      </a:ext>
                    </a:extLst>
                  </pic:spPr>
                </pic:pic>
              </a:graphicData>
            </a:graphic>
          </wp:inline>
        </w:drawing>
      </w:r>
    </w:p>
    <w:p w14:paraId="3C8669EE" w14:textId="77777777" w:rsidR="00802B9B" w:rsidRPr="00292958" w:rsidRDefault="00802B9B" w:rsidP="00802B9B">
      <w:pPr>
        <w:pStyle w:val="Caption"/>
        <w:jc w:val="center"/>
        <w:rPr>
          <w:bCs/>
        </w:rPr>
      </w:pPr>
      <w:r w:rsidRPr="00292958">
        <w:rPr>
          <w:bCs/>
        </w:rPr>
        <w:t xml:space="preserve">Figure </w:t>
      </w:r>
      <w:r w:rsidRPr="00292958">
        <w:rPr>
          <w:bCs/>
        </w:rPr>
        <w:fldChar w:fldCharType="begin"/>
      </w:r>
      <w:r w:rsidRPr="00292958">
        <w:rPr>
          <w:bCs/>
        </w:rPr>
        <w:instrText>STYLEREF 1 \s</w:instrText>
      </w:r>
      <w:r w:rsidRPr="00292958">
        <w:rPr>
          <w:bCs/>
        </w:rPr>
        <w:fldChar w:fldCharType="separate"/>
      </w:r>
      <w:r w:rsidRPr="00292958">
        <w:rPr>
          <w:bCs/>
          <w:noProof/>
        </w:rPr>
        <w:t>2</w:t>
      </w:r>
      <w:r w:rsidRPr="00292958">
        <w:rPr>
          <w:bCs/>
        </w:rPr>
        <w:fldChar w:fldCharType="end"/>
      </w:r>
      <w:r w:rsidRPr="00292958">
        <w:rPr>
          <w:bCs/>
        </w:rPr>
        <w:noBreakHyphen/>
      </w:r>
      <w:r w:rsidRPr="00292958">
        <w:rPr>
          <w:bCs/>
        </w:rPr>
        <w:fldChar w:fldCharType="begin"/>
      </w:r>
      <w:r w:rsidRPr="00292958">
        <w:rPr>
          <w:bCs/>
        </w:rPr>
        <w:instrText>SEQ Figure \* ARABIC \s 1</w:instrText>
      </w:r>
      <w:r w:rsidRPr="00292958">
        <w:rPr>
          <w:bCs/>
        </w:rPr>
        <w:fldChar w:fldCharType="separate"/>
      </w:r>
      <w:r w:rsidRPr="00292958">
        <w:rPr>
          <w:bCs/>
          <w:noProof/>
        </w:rPr>
        <w:t>10</w:t>
      </w:r>
      <w:r w:rsidRPr="00292958">
        <w:rPr>
          <w:bCs/>
        </w:rPr>
        <w:fldChar w:fldCharType="end"/>
      </w:r>
      <w:r w:rsidRPr="00292958">
        <w:rPr>
          <w:bCs/>
        </w:rPr>
        <w:t>: Samsung Galaxy S6 A-GPS results from RAA Test Report</w:t>
      </w:r>
    </w:p>
    <w:p w14:paraId="0B9AB2E5" w14:textId="77777777" w:rsidR="00802B9B" w:rsidRDefault="00802B9B" w:rsidP="00802B9B">
      <w:pPr>
        <w:jc w:val="center"/>
      </w:pPr>
    </w:p>
    <w:p w14:paraId="48CDB017" w14:textId="77777777" w:rsidR="00802B9B" w:rsidRDefault="00802B9B" w:rsidP="00802B9B"/>
    <w:p w14:paraId="15E94557" w14:textId="77777777" w:rsidR="00802B9B" w:rsidRPr="00292958" w:rsidRDefault="00802B9B" w:rsidP="00802B9B">
      <w:pPr>
        <w:rPr>
          <w:b/>
          <w:bCs/>
          <w:i/>
          <w:iCs/>
        </w:rPr>
      </w:pPr>
      <w:r w:rsidRPr="00292958">
        <w:rPr>
          <w:b/>
          <w:bCs/>
          <w:i/>
          <w:iCs/>
        </w:rPr>
        <w:t>Observation 9: Comparing the performance of the Galaxy S6 with its predecessor, the S5, shows that cellular GPS devices’ performance, which already is highly robust, continues to improve.  This is consistent with the fact that cellular devices include multiple transmitters and receivers (cellular in multiple bands, Bluetooth, Wi-Fi, etc.) collocated with the GPS receiver, which necessitates a design tolerant of other signals.</w:t>
      </w:r>
    </w:p>
    <w:p w14:paraId="3115CC0F" w14:textId="77777777" w:rsidR="00802B9B" w:rsidRPr="00B53CAC" w:rsidRDefault="00802B9B" w:rsidP="00802B9B">
      <w:pPr>
        <w:rPr>
          <w:b/>
          <w:bCs/>
          <w:i/>
          <w:iCs/>
        </w:rPr>
      </w:pPr>
    </w:p>
    <w:p w14:paraId="2C4230CB" w14:textId="77777777" w:rsidR="00802B9B" w:rsidRPr="00B53CAC" w:rsidRDefault="00802B9B" w:rsidP="00802B9B">
      <w:pPr>
        <w:pStyle w:val="Heading3"/>
        <w:rPr>
          <w:lang w:val="en-US"/>
        </w:rPr>
      </w:pPr>
      <w:r>
        <w:rPr>
          <w:lang w:val="en-US"/>
        </w:rPr>
        <w:t>Conclusions Presented to the FCC</w:t>
      </w:r>
    </w:p>
    <w:p w14:paraId="0256B151" w14:textId="77777777" w:rsidR="00802B9B" w:rsidRPr="00292958" w:rsidRDefault="00802B9B" w:rsidP="00802B9B">
      <w:pPr>
        <w:autoSpaceDE w:val="0"/>
        <w:autoSpaceDN w:val="0"/>
        <w:adjustRightInd w:val="0"/>
        <w:rPr>
          <w:rFonts w:ascii="Calibri" w:eastAsia="Calibri" w:hAnsi="Calibri" w:cs="Calibri"/>
        </w:rPr>
      </w:pPr>
      <w:r w:rsidRPr="00292958">
        <w:rPr>
          <w:color w:val="231F20"/>
        </w:rPr>
        <w:t xml:space="preserve">RAA concluded that “Ligado’s proposed LTE deployment is clearly compatible with existing GPS operations as implemented by leading device manufacturers. Specifically, we found that the </w:t>
      </w:r>
      <w:r w:rsidRPr="00292958">
        <w:rPr>
          <w:b/>
          <w:bCs/>
          <w:color w:val="231F20"/>
        </w:rPr>
        <w:t>cellular and general location devices we tested were generally unaffected by Ligado’s proposed operations under virtually all conditions</w:t>
      </w:r>
      <w:r w:rsidRPr="00292958">
        <w:rPr>
          <w:color w:val="231F20"/>
        </w:rPr>
        <w:t xml:space="preserve"> </w:t>
      </w:r>
      <w:r w:rsidRPr="00292958">
        <w:t>(emphasis added</w:t>
      </w:r>
      <w:r>
        <w:t xml:space="preserve"> by Ligado</w:t>
      </w:r>
      <w:r w:rsidRPr="00292958">
        <w:t>)</w:t>
      </w:r>
      <w:r w:rsidRPr="00292958">
        <w:rPr>
          <w:color w:val="231F20"/>
        </w:rPr>
        <w:t xml:space="preserve">.” </w:t>
      </w:r>
      <w:r w:rsidRPr="00292958">
        <w:rPr>
          <w:rFonts w:eastAsia="Calibri"/>
        </w:rPr>
        <w:t>RAA’s testing report summary is available on PDF page 20 in [6].</w:t>
      </w:r>
    </w:p>
    <w:p w14:paraId="52DD3489" w14:textId="77777777" w:rsidR="00802B9B" w:rsidRPr="00AE0321" w:rsidRDefault="00802B9B" w:rsidP="00802B9B"/>
    <w:p w14:paraId="2559E031" w14:textId="00A7C1C9" w:rsidR="00082CDB" w:rsidRDefault="00082CDB" w:rsidP="00A67A30">
      <w:pPr>
        <w:pStyle w:val="Heading1"/>
        <w:rPr>
          <w:lang w:val="en-US"/>
        </w:rPr>
      </w:pPr>
      <w:r>
        <w:rPr>
          <w:lang w:val="en-US"/>
        </w:rPr>
        <w:t>Implications on Band Specific Clauses of various BS E-UTRA Specifications</w:t>
      </w:r>
    </w:p>
    <w:p w14:paraId="3D6194C9" w14:textId="04434FD2" w:rsidR="00D92211" w:rsidRDefault="00D92211" w:rsidP="00082CDB">
      <w:pPr>
        <w:pStyle w:val="Heading2"/>
        <w:rPr>
          <w:lang w:val="en-US"/>
        </w:rPr>
      </w:pPr>
      <w:r>
        <w:rPr>
          <w:lang w:val="en-US"/>
        </w:rPr>
        <w:t>Band 24</w:t>
      </w:r>
    </w:p>
    <w:p w14:paraId="2A58B5B3" w14:textId="77777777" w:rsidR="00D92211" w:rsidRPr="00B5599E" w:rsidRDefault="00D92211" w:rsidP="00D92211">
      <w:pPr>
        <w:rPr>
          <w:lang w:val="en-US"/>
        </w:rPr>
      </w:pPr>
      <w:r>
        <w:rPr>
          <w:lang w:val="en-US"/>
        </w:rPr>
        <w:t xml:space="preserve">Figure 1 depicts the current 3GPP Band 24 specification spanning 1525 – 1559 MHz on the DL and 1626.5 – 1660.5 on the UL.  </w:t>
      </w:r>
    </w:p>
    <w:p w14:paraId="21D18D11" w14:textId="488D380D" w:rsidR="00D92211" w:rsidRDefault="00976100" w:rsidP="00D92211">
      <w:pPr>
        <w:jc w:val="center"/>
        <w:rPr>
          <w:lang w:val="en-US"/>
        </w:rPr>
      </w:pPr>
      <w:r>
        <w:rPr>
          <w:noProof/>
          <w:lang w:val="en-US"/>
        </w:rPr>
        <w:lastRenderedPageBreak/>
        <w:drawing>
          <wp:inline distT="0" distB="0" distL="0" distR="0" wp14:anchorId="6CAC25FC" wp14:editId="1DDFC978">
            <wp:extent cx="5369668" cy="1438910"/>
            <wp:effectExtent l="0" t="0" r="254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rotWithShape="1">
                    <a:blip r:embed="rId19" cstate="print">
                      <a:extLst>
                        <a:ext uri="{28A0092B-C50C-407E-A947-70E740481C1C}">
                          <a14:useLocalDpi xmlns:a14="http://schemas.microsoft.com/office/drawing/2010/main" val="0"/>
                        </a:ext>
                      </a:extLst>
                    </a:blip>
                    <a:srcRect t="14199" r="12158" b="54444"/>
                    <a:stretch/>
                  </pic:blipFill>
                  <pic:spPr bwMode="auto">
                    <a:xfrm>
                      <a:off x="0" y="0"/>
                      <a:ext cx="5372138" cy="1439572"/>
                    </a:xfrm>
                    <a:prstGeom prst="rect">
                      <a:avLst/>
                    </a:prstGeom>
                    <a:ln>
                      <a:noFill/>
                    </a:ln>
                    <a:extLst>
                      <a:ext uri="{53640926-AAD7-44D8-BBD7-CCE9431645EC}">
                        <a14:shadowObscured xmlns:a14="http://schemas.microsoft.com/office/drawing/2010/main"/>
                      </a:ext>
                    </a:extLst>
                  </pic:spPr>
                </pic:pic>
              </a:graphicData>
            </a:graphic>
          </wp:inline>
        </w:drawing>
      </w:r>
    </w:p>
    <w:p w14:paraId="48A12363" w14:textId="77777777" w:rsidR="00D92211" w:rsidRDefault="00D92211" w:rsidP="00D92211">
      <w:pPr>
        <w:jc w:val="center"/>
        <w:rPr>
          <w:b/>
          <w:bCs/>
          <w:lang w:val="en-US"/>
        </w:rPr>
      </w:pPr>
      <w:r w:rsidRPr="001C5FCC">
        <w:rPr>
          <w:b/>
          <w:bCs/>
          <w:lang w:val="en-US"/>
        </w:rPr>
        <w:t>Figure 1: 3GPP Band 24</w:t>
      </w:r>
    </w:p>
    <w:p w14:paraId="29C0C7D2" w14:textId="77777777" w:rsidR="00D92211" w:rsidRDefault="00D92211" w:rsidP="00D92211">
      <w:pPr>
        <w:jc w:val="center"/>
        <w:rPr>
          <w:b/>
          <w:bCs/>
          <w:lang w:val="en-US"/>
        </w:rPr>
      </w:pPr>
    </w:p>
    <w:p w14:paraId="3CA8E1CA" w14:textId="68D76168" w:rsidR="00C15C1A" w:rsidRDefault="006A5DE9" w:rsidP="00D92211">
      <w:pPr>
        <w:pStyle w:val="Heading2"/>
        <w:rPr>
          <w:lang w:val="en-US"/>
        </w:rPr>
      </w:pPr>
      <w:r>
        <w:rPr>
          <w:lang w:val="en-US"/>
        </w:rPr>
        <w:t>Base Station</w:t>
      </w:r>
      <w:r w:rsidR="0090174D">
        <w:rPr>
          <w:lang w:val="en-US"/>
        </w:rPr>
        <w:t xml:space="preserve"> Related Changes</w:t>
      </w:r>
    </w:p>
    <w:p w14:paraId="2661179B" w14:textId="36449BF8" w:rsidR="006A5DE9" w:rsidRDefault="006A5DE9" w:rsidP="006A5DE9">
      <w:pPr>
        <w:rPr>
          <w:lang w:val="en-US"/>
        </w:rPr>
      </w:pPr>
      <w:r>
        <w:rPr>
          <w:lang w:val="en-US"/>
        </w:rPr>
        <w:t>As discussed in [2], there are two regulatory updates related to the base station operations:</w:t>
      </w:r>
    </w:p>
    <w:p w14:paraId="077587C0" w14:textId="775ADF99" w:rsidR="006A5DE9" w:rsidRDefault="006A5DE9" w:rsidP="006A5DE9">
      <w:pPr>
        <w:pStyle w:val="ListParagraph"/>
        <w:numPr>
          <w:ilvl w:val="0"/>
          <w:numId w:val="30"/>
        </w:numPr>
        <w:rPr>
          <w:lang w:val="en-US"/>
        </w:rPr>
      </w:pPr>
      <w:r>
        <w:rPr>
          <w:lang w:val="en-US"/>
        </w:rPr>
        <w:t>Regulations specified in [</w:t>
      </w:r>
      <w:r w:rsidR="005B30B2">
        <w:rPr>
          <w:lang w:val="en-US"/>
        </w:rPr>
        <w:t>9</w:t>
      </w:r>
      <w:r>
        <w:rPr>
          <w:lang w:val="en-US"/>
        </w:rPr>
        <w:t xml:space="preserve">] limits the downlink power to 9.8 </w:t>
      </w:r>
      <w:proofErr w:type="spellStart"/>
      <w:r>
        <w:rPr>
          <w:lang w:val="en-US"/>
        </w:rPr>
        <w:t>dBW</w:t>
      </w:r>
      <w:proofErr w:type="spellEnd"/>
      <w:r>
        <w:rPr>
          <w:lang w:val="en-US"/>
        </w:rPr>
        <w:t>/MHz and limits transmission between 1526 – 1536 MHz</w:t>
      </w:r>
    </w:p>
    <w:p w14:paraId="000ED9F0" w14:textId="4FC7FDAE" w:rsidR="006A5DE9" w:rsidRDefault="006A5DE9" w:rsidP="006A5DE9">
      <w:pPr>
        <w:pStyle w:val="ListParagraph"/>
        <w:numPr>
          <w:ilvl w:val="0"/>
          <w:numId w:val="30"/>
        </w:numPr>
        <w:rPr>
          <w:lang w:val="en-US"/>
        </w:rPr>
      </w:pPr>
      <w:r>
        <w:rPr>
          <w:lang w:val="en-US"/>
        </w:rPr>
        <w:t xml:space="preserve">Furthermore, the OOBE emission limits have been modified </w:t>
      </w:r>
      <w:r w:rsidR="007B1256">
        <w:rPr>
          <w:lang w:val="en-US"/>
        </w:rPr>
        <w:t xml:space="preserve">as listed below and </w:t>
      </w:r>
      <w:r>
        <w:rPr>
          <w:lang w:val="en-US"/>
        </w:rPr>
        <w:t xml:space="preserve">shown in Figure </w:t>
      </w:r>
      <w:r w:rsidR="00B5599E">
        <w:rPr>
          <w:lang w:val="en-US"/>
        </w:rPr>
        <w:t>2.</w:t>
      </w:r>
    </w:p>
    <w:p w14:paraId="4A9E1AF3" w14:textId="310FED94" w:rsidR="007B1256" w:rsidRPr="004B3D8B" w:rsidRDefault="007B1256" w:rsidP="007B1256">
      <w:pPr>
        <w:rPr>
          <w:b/>
          <w:bCs/>
          <w:lang w:val="en-US"/>
        </w:rPr>
      </w:pPr>
      <w:r>
        <w:rPr>
          <w:lang w:val="en-US"/>
        </w:rPr>
        <w:tab/>
      </w:r>
      <w:r w:rsidR="007F37D5" w:rsidRPr="007F37D5">
        <w:rPr>
          <w:b/>
          <w:bCs/>
          <w:lang w:val="en-US"/>
        </w:rPr>
        <w:t xml:space="preserve">Updated </w:t>
      </w:r>
      <w:r w:rsidRPr="004B3D8B">
        <w:rPr>
          <w:b/>
          <w:bCs/>
          <w:lang w:val="en-US"/>
        </w:rPr>
        <w:t xml:space="preserve">Base </w:t>
      </w:r>
      <w:r>
        <w:rPr>
          <w:b/>
          <w:bCs/>
          <w:lang w:val="en-US"/>
        </w:rPr>
        <w:t>S</w:t>
      </w:r>
      <w:r w:rsidRPr="004B3D8B">
        <w:rPr>
          <w:b/>
          <w:bCs/>
          <w:lang w:val="en-US"/>
        </w:rPr>
        <w:t>tation</w:t>
      </w:r>
      <w:r w:rsidR="007F37D5">
        <w:rPr>
          <w:b/>
          <w:bCs/>
          <w:lang w:val="en-US"/>
        </w:rPr>
        <w:t xml:space="preserve"> Emissions Limits from [2]</w:t>
      </w:r>
      <w:r w:rsidRPr="004B3D8B">
        <w:rPr>
          <w:b/>
          <w:bCs/>
          <w:lang w:val="en-US"/>
        </w:rPr>
        <w:t>:</w:t>
      </w:r>
    </w:p>
    <w:p w14:paraId="3EB21220" w14:textId="77777777" w:rsidR="007B1256" w:rsidRDefault="007B1256" w:rsidP="007B1256">
      <w:pPr>
        <w:numPr>
          <w:ilvl w:val="0"/>
          <w:numId w:val="25"/>
        </w:numPr>
        <w:rPr>
          <w:lang w:val="en-US"/>
        </w:rPr>
      </w:pPr>
      <w:r>
        <w:rPr>
          <w:lang w:val="en-US"/>
        </w:rPr>
        <w:t>The wideband OOBE emissions limits for 1526 – 1536 MHz DL channel:</w:t>
      </w:r>
    </w:p>
    <w:p w14:paraId="506E238D" w14:textId="77777777" w:rsidR="007B1256" w:rsidRPr="00F10538" w:rsidRDefault="007B1256" w:rsidP="007B1256">
      <w:pPr>
        <w:numPr>
          <w:ilvl w:val="1"/>
          <w:numId w:val="25"/>
        </w:numPr>
        <w:rPr>
          <w:lang w:val="en-US"/>
        </w:rPr>
      </w:pPr>
      <w:r w:rsidRPr="00F10538">
        <w:rPr>
          <w:lang w:val="en-US"/>
        </w:rPr>
        <w:t xml:space="preserve">1541-1559 MHz: -85 </w:t>
      </w:r>
      <w:proofErr w:type="spellStart"/>
      <w:r w:rsidRPr="00F10538">
        <w:rPr>
          <w:lang w:val="en-US"/>
        </w:rPr>
        <w:t>dBW</w:t>
      </w:r>
      <w:proofErr w:type="spellEnd"/>
      <w:r w:rsidRPr="00F10538">
        <w:rPr>
          <w:lang w:val="en-US"/>
        </w:rPr>
        <w:t>/MHz,</w:t>
      </w:r>
    </w:p>
    <w:p w14:paraId="2C56AE77" w14:textId="77777777" w:rsidR="007B1256" w:rsidRPr="00F10538" w:rsidRDefault="007B1256" w:rsidP="007B1256">
      <w:pPr>
        <w:numPr>
          <w:ilvl w:val="1"/>
          <w:numId w:val="25"/>
        </w:numPr>
        <w:rPr>
          <w:lang w:val="en-US"/>
        </w:rPr>
      </w:pPr>
      <w:r w:rsidRPr="00F10538">
        <w:rPr>
          <w:lang w:val="en-US"/>
        </w:rPr>
        <w:t xml:space="preserve">1559-1610 MHz: -100 </w:t>
      </w:r>
      <w:proofErr w:type="spellStart"/>
      <w:r w:rsidRPr="00F10538">
        <w:rPr>
          <w:lang w:val="en-US"/>
        </w:rPr>
        <w:t>dBW</w:t>
      </w:r>
      <w:proofErr w:type="spellEnd"/>
      <w:r w:rsidRPr="00F10538">
        <w:rPr>
          <w:lang w:val="en-US"/>
        </w:rPr>
        <w:t>/MHz</w:t>
      </w:r>
    </w:p>
    <w:p w14:paraId="146FE7B2" w14:textId="77777777" w:rsidR="007B1256" w:rsidRPr="00F10538" w:rsidRDefault="007B1256" w:rsidP="007B1256">
      <w:pPr>
        <w:numPr>
          <w:ilvl w:val="1"/>
          <w:numId w:val="25"/>
        </w:numPr>
        <w:rPr>
          <w:lang w:val="en-US"/>
        </w:rPr>
      </w:pPr>
      <w:r w:rsidRPr="00F10538">
        <w:rPr>
          <w:lang w:val="en-US"/>
        </w:rPr>
        <w:t xml:space="preserve">1610-1650 MHz: -85 </w:t>
      </w:r>
      <w:proofErr w:type="spellStart"/>
      <w:r w:rsidRPr="00F10538">
        <w:rPr>
          <w:lang w:val="en-US"/>
        </w:rPr>
        <w:t>dBW</w:t>
      </w:r>
      <w:proofErr w:type="spellEnd"/>
      <w:r w:rsidRPr="00F10538">
        <w:rPr>
          <w:lang w:val="en-US"/>
        </w:rPr>
        <w:t>/MHz</w:t>
      </w:r>
    </w:p>
    <w:p w14:paraId="241850B0" w14:textId="77777777" w:rsidR="007B1256" w:rsidRPr="00312938" w:rsidRDefault="007B1256" w:rsidP="007B1256">
      <w:pPr>
        <w:numPr>
          <w:ilvl w:val="0"/>
          <w:numId w:val="25"/>
        </w:numPr>
        <w:rPr>
          <w:lang w:val="en-US"/>
        </w:rPr>
      </w:pPr>
      <w:r>
        <w:rPr>
          <w:lang w:val="en-US"/>
        </w:rPr>
        <w:t>The narrowband emission limits for 1526 – 1536 MHz DL channel:</w:t>
      </w:r>
    </w:p>
    <w:p w14:paraId="53DC2C2E" w14:textId="77777777" w:rsidR="007B1256" w:rsidRPr="009C7369" w:rsidRDefault="007B1256" w:rsidP="007B1256">
      <w:pPr>
        <w:numPr>
          <w:ilvl w:val="1"/>
          <w:numId w:val="25"/>
        </w:numPr>
        <w:rPr>
          <w:lang w:val="en-US"/>
        </w:rPr>
      </w:pPr>
      <w:r w:rsidRPr="009C7369">
        <w:rPr>
          <w:lang w:val="en-US"/>
        </w:rPr>
        <w:t xml:space="preserve">1541-1559 MHz: -112 </w:t>
      </w:r>
      <w:proofErr w:type="spellStart"/>
      <w:r w:rsidRPr="009C7369">
        <w:rPr>
          <w:lang w:val="en-US"/>
        </w:rPr>
        <w:t>dBW</w:t>
      </w:r>
      <w:proofErr w:type="spellEnd"/>
      <w:r w:rsidRPr="009C7369">
        <w:rPr>
          <w:lang w:val="en-US"/>
        </w:rPr>
        <w:t>/2 kHz</w:t>
      </w:r>
    </w:p>
    <w:p w14:paraId="4097BC0C" w14:textId="77777777" w:rsidR="007B1256" w:rsidRPr="009C7369" w:rsidRDefault="007B1256" w:rsidP="007B1256">
      <w:pPr>
        <w:numPr>
          <w:ilvl w:val="1"/>
          <w:numId w:val="25"/>
        </w:numPr>
        <w:rPr>
          <w:lang w:val="en-US"/>
        </w:rPr>
      </w:pPr>
      <w:r w:rsidRPr="009C7369">
        <w:rPr>
          <w:lang w:val="en-US"/>
        </w:rPr>
        <w:t xml:space="preserve">1559-1610 MHz: -110 </w:t>
      </w:r>
      <w:proofErr w:type="spellStart"/>
      <w:r w:rsidRPr="009C7369">
        <w:rPr>
          <w:lang w:val="en-US"/>
        </w:rPr>
        <w:t>dBW</w:t>
      </w:r>
      <w:proofErr w:type="spellEnd"/>
      <w:r w:rsidRPr="009C7369">
        <w:rPr>
          <w:lang w:val="en-US"/>
        </w:rPr>
        <w:t>/700 Hz</w:t>
      </w:r>
    </w:p>
    <w:p w14:paraId="18160250" w14:textId="77777777" w:rsidR="007B1256" w:rsidRPr="009C7369" w:rsidRDefault="007B1256" w:rsidP="007B1256">
      <w:pPr>
        <w:numPr>
          <w:ilvl w:val="1"/>
          <w:numId w:val="25"/>
        </w:numPr>
        <w:rPr>
          <w:lang w:val="en-US"/>
        </w:rPr>
      </w:pPr>
      <w:r w:rsidRPr="009C7369">
        <w:rPr>
          <w:lang w:val="en-US"/>
        </w:rPr>
        <w:t xml:space="preserve">1610-1650 MHz: -95 </w:t>
      </w:r>
      <w:proofErr w:type="spellStart"/>
      <w:r w:rsidRPr="009C7369">
        <w:rPr>
          <w:lang w:val="en-US"/>
        </w:rPr>
        <w:t>dBW</w:t>
      </w:r>
      <w:proofErr w:type="spellEnd"/>
      <w:r w:rsidRPr="009C7369">
        <w:rPr>
          <w:lang w:val="en-US"/>
        </w:rPr>
        <w:t>/700 Hz</w:t>
      </w:r>
    </w:p>
    <w:p w14:paraId="35529426" w14:textId="1F636465" w:rsidR="00B5599E" w:rsidRDefault="00B5599E" w:rsidP="007B1256">
      <w:pPr>
        <w:tabs>
          <w:tab w:val="left" w:pos="964"/>
        </w:tabs>
        <w:rPr>
          <w:lang w:val="en-US"/>
        </w:rPr>
      </w:pPr>
    </w:p>
    <w:p w14:paraId="6EDB49EF" w14:textId="77777777" w:rsidR="00B5599E" w:rsidRDefault="00B5599E" w:rsidP="006A5DE9">
      <w:pPr>
        <w:rPr>
          <w:lang w:val="en-US"/>
        </w:rPr>
      </w:pPr>
    </w:p>
    <w:p w14:paraId="0BD12099" w14:textId="77777777" w:rsidR="00B5599E" w:rsidRDefault="00B5599E" w:rsidP="00B5599E">
      <w:pPr>
        <w:jc w:val="center"/>
        <w:rPr>
          <w:lang w:val="en-US"/>
        </w:rPr>
      </w:pPr>
      <w:r>
        <w:rPr>
          <w:noProof/>
        </w:rPr>
        <w:lastRenderedPageBreak/>
        <w:drawing>
          <wp:inline distT="0" distB="0" distL="0" distR="0" wp14:anchorId="4AAD85A8" wp14:editId="7DED6C8C">
            <wp:extent cx="5876926" cy="3676650"/>
            <wp:effectExtent l="0" t="0" r="9525" b="0"/>
            <wp:docPr id="5"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5876926" cy="3676650"/>
                    </a:xfrm>
                    <a:prstGeom prst="rect">
                      <a:avLst/>
                    </a:prstGeom>
                  </pic:spPr>
                </pic:pic>
              </a:graphicData>
            </a:graphic>
          </wp:inline>
        </w:drawing>
      </w:r>
    </w:p>
    <w:p w14:paraId="20BBBE0C" w14:textId="465BD59A" w:rsidR="00B5599E" w:rsidRPr="007B1256" w:rsidRDefault="00B5599E" w:rsidP="007B1256">
      <w:pPr>
        <w:jc w:val="center"/>
        <w:rPr>
          <w:b/>
          <w:bCs/>
          <w:lang w:val="en-US"/>
        </w:rPr>
      </w:pPr>
      <w:r w:rsidRPr="00382EE8">
        <w:rPr>
          <w:b/>
          <w:bCs/>
          <w:lang w:val="en-US"/>
        </w:rPr>
        <w:t xml:space="preserve">Figure </w:t>
      </w:r>
      <w:r>
        <w:rPr>
          <w:b/>
          <w:bCs/>
          <w:lang w:val="en-US"/>
        </w:rPr>
        <w:t>2</w:t>
      </w:r>
      <w:r w:rsidRPr="00382EE8">
        <w:rPr>
          <w:b/>
          <w:bCs/>
          <w:lang w:val="en-US"/>
        </w:rPr>
        <w:t>: Old and New wideband emission limits for Band 24 Base Stations</w:t>
      </w:r>
    </w:p>
    <w:p w14:paraId="759B6EE1" w14:textId="7A006529" w:rsidR="006A5DE9" w:rsidRDefault="006A5DE9" w:rsidP="006A5DE9">
      <w:pPr>
        <w:rPr>
          <w:lang w:val="en-US"/>
        </w:rPr>
      </w:pPr>
      <w:r>
        <w:rPr>
          <w:lang w:val="en-US"/>
        </w:rPr>
        <w:t>As discussed in [</w:t>
      </w:r>
      <w:r w:rsidR="005B30B2">
        <w:rPr>
          <w:lang w:val="en-US"/>
        </w:rPr>
        <w:t>2</w:t>
      </w:r>
      <w:r>
        <w:rPr>
          <w:lang w:val="en-US"/>
        </w:rPr>
        <w:t xml:space="preserve">], the power level and transmission frequency limits do not require any updates to the base station requirements.  However, the limits </w:t>
      </w:r>
      <w:r w:rsidR="0090174D">
        <w:rPr>
          <w:lang w:val="en-US"/>
        </w:rPr>
        <w:t>for unwanted emission have been made more stringent than what they were previously. As a result, the coexistence requirements with other EUTRA/NR bands remain unaffected.  However, the regulatory updates will necessitate updates to the operating band unwanted emission requirements.  Below is a summary of the impact to the Band 24 requirements in relevant Band specific clauses</w:t>
      </w:r>
      <w:r w:rsidR="007B1256">
        <w:rPr>
          <w:lang w:val="en-US"/>
        </w:rPr>
        <w:t xml:space="preserve"> across Base Station specific TSs</w:t>
      </w:r>
      <w:r w:rsidR="0090174D">
        <w:rPr>
          <w:lang w:val="en-US"/>
        </w:rPr>
        <w:t>.</w:t>
      </w:r>
    </w:p>
    <w:p w14:paraId="4003BABD" w14:textId="18550B8C" w:rsidR="007B1256" w:rsidRPr="006A5DE9" w:rsidRDefault="009D5862" w:rsidP="009D5862">
      <w:pPr>
        <w:pStyle w:val="Heading2"/>
        <w:rPr>
          <w:lang w:val="en-US"/>
        </w:rPr>
      </w:pPr>
      <w:r>
        <w:rPr>
          <w:lang w:val="en-US"/>
        </w:rPr>
        <w:t>Addressing Regulatory Updates in BS Specifications</w:t>
      </w:r>
    </w:p>
    <w:p w14:paraId="3E3FF240" w14:textId="442D58BD" w:rsidR="00B5599E" w:rsidRPr="0021042A" w:rsidRDefault="00316977" w:rsidP="00D92211">
      <w:pPr>
        <w:pStyle w:val="Heading3"/>
        <w:rPr>
          <w:lang w:val="en-US"/>
        </w:rPr>
      </w:pPr>
      <w:r>
        <w:rPr>
          <w:lang w:val="en-US"/>
        </w:rPr>
        <w:t xml:space="preserve">Band Specific Clauses in </w:t>
      </w:r>
      <w:r w:rsidR="006A5DE9">
        <w:rPr>
          <w:lang w:val="en-US"/>
        </w:rPr>
        <w:t>TS 36.10</w:t>
      </w:r>
      <w:r w:rsidR="00B5599E">
        <w:rPr>
          <w:lang w:val="en-US"/>
        </w:rPr>
        <w:t>4</w:t>
      </w:r>
    </w:p>
    <w:tbl>
      <w:tblPr>
        <w:tblStyle w:val="TableGrid"/>
        <w:tblW w:w="0" w:type="auto"/>
        <w:jc w:val="center"/>
        <w:tblLook w:val="04A0" w:firstRow="1" w:lastRow="0" w:firstColumn="1" w:lastColumn="0" w:noHBand="0" w:noVBand="1"/>
      </w:tblPr>
      <w:tblGrid>
        <w:gridCol w:w="1885"/>
        <w:gridCol w:w="2970"/>
        <w:gridCol w:w="3600"/>
      </w:tblGrid>
      <w:tr w:rsidR="00615F1F" w14:paraId="2C90B3F5" w14:textId="77777777" w:rsidTr="00615F1F">
        <w:trPr>
          <w:jc w:val="center"/>
        </w:trPr>
        <w:tc>
          <w:tcPr>
            <w:tcW w:w="1885" w:type="dxa"/>
            <w:shd w:val="clear" w:color="auto" w:fill="DEEAF6" w:themeFill="accent5" w:themeFillTint="33"/>
            <w:vAlign w:val="bottom"/>
          </w:tcPr>
          <w:p w14:paraId="32D445DE" w14:textId="1B2D26CE" w:rsidR="00615F1F" w:rsidRDefault="00615F1F" w:rsidP="00615F1F">
            <w:pPr>
              <w:jc w:val="center"/>
              <w:rPr>
                <w:lang w:val="en-US"/>
              </w:rPr>
            </w:pPr>
            <w:r>
              <w:rPr>
                <w:lang w:val="en-US"/>
              </w:rPr>
              <w:t>Clause</w:t>
            </w:r>
          </w:p>
        </w:tc>
        <w:tc>
          <w:tcPr>
            <w:tcW w:w="2970" w:type="dxa"/>
            <w:shd w:val="clear" w:color="auto" w:fill="DEEAF6" w:themeFill="accent5" w:themeFillTint="33"/>
            <w:vAlign w:val="bottom"/>
          </w:tcPr>
          <w:p w14:paraId="14893197" w14:textId="074E59D0" w:rsidR="00615F1F" w:rsidRDefault="00615F1F" w:rsidP="00615F1F">
            <w:pPr>
              <w:jc w:val="center"/>
              <w:rPr>
                <w:lang w:val="en-US"/>
              </w:rPr>
            </w:pPr>
            <w:r>
              <w:rPr>
                <w:lang w:val="en-US"/>
              </w:rPr>
              <w:t>Description</w:t>
            </w:r>
          </w:p>
        </w:tc>
        <w:tc>
          <w:tcPr>
            <w:tcW w:w="3600" w:type="dxa"/>
            <w:shd w:val="clear" w:color="auto" w:fill="DEEAF6" w:themeFill="accent5" w:themeFillTint="33"/>
            <w:vAlign w:val="bottom"/>
          </w:tcPr>
          <w:p w14:paraId="6E401C75" w14:textId="2DC913A4" w:rsidR="00615F1F" w:rsidRDefault="00615F1F" w:rsidP="00615F1F">
            <w:pPr>
              <w:jc w:val="center"/>
              <w:rPr>
                <w:lang w:val="en-US"/>
              </w:rPr>
            </w:pPr>
            <w:r>
              <w:rPr>
                <w:lang w:val="en-US"/>
              </w:rPr>
              <w:t>Change Description</w:t>
            </w:r>
          </w:p>
        </w:tc>
      </w:tr>
      <w:tr w:rsidR="00615F1F" w14:paraId="65508FFA" w14:textId="77777777" w:rsidTr="00615F1F">
        <w:trPr>
          <w:jc w:val="center"/>
        </w:trPr>
        <w:tc>
          <w:tcPr>
            <w:tcW w:w="1885" w:type="dxa"/>
            <w:vAlign w:val="center"/>
          </w:tcPr>
          <w:p w14:paraId="465496CB" w14:textId="0FA80604" w:rsidR="00615F1F" w:rsidRDefault="00615F1F" w:rsidP="00615F1F">
            <w:pPr>
              <w:jc w:val="center"/>
              <w:rPr>
                <w:lang w:val="en-US"/>
              </w:rPr>
            </w:pPr>
            <w:r>
              <w:rPr>
                <w:lang w:val="en-US"/>
              </w:rPr>
              <w:t>5.5</w:t>
            </w:r>
          </w:p>
        </w:tc>
        <w:tc>
          <w:tcPr>
            <w:tcW w:w="2970" w:type="dxa"/>
            <w:vAlign w:val="center"/>
          </w:tcPr>
          <w:p w14:paraId="3629CCF4" w14:textId="5922D49F" w:rsidR="00615F1F" w:rsidRDefault="00615F1F" w:rsidP="00615F1F">
            <w:pPr>
              <w:rPr>
                <w:lang w:val="en-US"/>
              </w:rPr>
            </w:pPr>
            <w:r>
              <w:rPr>
                <w:lang w:val="en-US"/>
              </w:rPr>
              <w:t>Operating bands</w:t>
            </w:r>
          </w:p>
        </w:tc>
        <w:tc>
          <w:tcPr>
            <w:tcW w:w="3600" w:type="dxa"/>
            <w:vAlign w:val="center"/>
          </w:tcPr>
          <w:p w14:paraId="7CA872FF" w14:textId="25CF37E9" w:rsidR="00DF2E06" w:rsidRPr="00997173" w:rsidRDefault="00DF2E06" w:rsidP="008A0C21">
            <w:pPr>
              <w:rPr>
                <w:b/>
                <w:bCs/>
                <w:lang w:val="en-US"/>
              </w:rPr>
            </w:pPr>
            <w:r w:rsidRPr="00997173">
              <w:rPr>
                <w:b/>
                <w:bCs/>
                <w:color w:val="000000" w:themeColor="text1"/>
                <w:lang w:val="en-US"/>
              </w:rPr>
              <w:t>Add a note to reflect that DL transmission will be limited to 1526 – 1536 MHz per DA 10-534</w:t>
            </w:r>
            <w:r w:rsidR="008A0C21" w:rsidRPr="00997173">
              <w:rPr>
                <w:b/>
                <w:bCs/>
                <w:color w:val="000000" w:themeColor="text1"/>
                <w:lang w:val="en-US"/>
              </w:rPr>
              <w:t xml:space="preserve">.  </w:t>
            </w:r>
          </w:p>
        </w:tc>
      </w:tr>
      <w:tr w:rsidR="00615F1F" w14:paraId="2979759C" w14:textId="77777777" w:rsidTr="00615F1F">
        <w:trPr>
          <w:jc w:val="center"/>
        </w:trPr>
        <w:tc>
          <w:tcPr>
            <w:tcW w:w="1885" w:type="dxa"/>
            <w:vAlign w:val="center"/>
          </w:tcPr>
          <w:p w14:paraId="5EB06706" w14:textId="26A4B958" w:rsidR="00615F1F" w:rsidRDefault="00615F1F" w:rsidP="00615F1F">
            <w:pPr>
              <w:jc w:val="center"/>
              <w:rPr>
                <w:lang w:val="en-US"/>
              </w:rPr>
            </w:pPr>
            <w:r>
              <w:rPr>
                <w:lang w:val="en-US"/>
              </w:rPr>
              <w:t>5.7.3</w:t>
            </w:r>
          </w:p>
        </w:tc>
        <w:tc>
          <w:tcPr>
            <w:tcW w:w="2970" w:type="dxa"/>
            <w:vAlign w:val="center"/>
          </w:tcPr>
          <w:p w14:paraId="306D3F07" w14:textId="3CDDAF3B" w:rsidR="00615F1F" w:rsidRDefault="00615F1F" w:rsidP="00615F1F">
            <w:pPr>
              <w:rPr>
                <w:lang w:val="en-US"/>
              </w:rPr>
            </w:pPr>
            <w:r>
              <w:rPr>
                <w:lang w:val="en-US"/>
              </w:rPr>
              <w:t>Carrier Frequency and EARFCN</w:t>
            </w:r>
          </w:p>
        </w:tc>
        <w:tc>
          <w:tcPr>
            <w:tcW w:w="3600" w:type="dxa"/>
            <w:vAlign w:val="center"/>
          </w:tcPr>
          <w:p w14:paraId="6A17ADF5" w14:textId="4D461E8B" w:rsidR="00615F1F" w:rsidRDefault="004605C4" w:rsidP="004605C4">
            <w:pPr>
              <w:rPr>
                <w:lang w:val="en-US"/>
              </w:rPr>
            </w:pPr>
            <w:r>
              <w:rPr>
                <w:lang w:val="en-US"/>
              </w:rPr>
              <w:t xml:space="preserve">No </w:t>
            </w:r>
            <w:r w:rsidR="009D5862">
              <w:rPr>
                <w:lang w:val="en-US"/>
              </w:rPr>
              <w:t>c</w:t>
            </w:r>
            <w:r>
              <w:rPr>
                <w:lang w:val="en-US"/>
              </w:rPr>
              <w:t xml:space="preserve">hange as carrier frequencies and EARFCN </w:t>
            </w:r>
            <w:r w:rsidR="005569E0">
              <w:rPr>
                <w:lang w:val="en-US"/>
              </w:rPr>
              <w:t>are unaffected by the regulatory update</w:t>
            </w:r>
          </w:p>
        </w:tc>
      </w:tr>
      <w:tr w:rsidR="00615F1F" w14:paraId="59C5839A" w14:textId="77777777" w:rsidTr="00615F1F">
        <w:trPr>
          <w:jc w:val="center"/>
        </w:trPr>
        <w:tc>
          <w:tcPr>
            <w:tcW w:w="1885" w:type="dxa"/>
            <w:vAlign w:val="center"/>
          </w:tcPr>
          <w:p w14:paraId="1C049A49" w14:textId="617193DA" w:rsidR="00615F1F" w:rsidRDefault="00615F1F" w:rsidP="00615F1F">
            <w:pPr>
              <w:jc w:val="center"/>
              <w:rPr>
                <w:lang w:val="en-US"/>
              </w:rPr>
            </w:pPr>
            <w:r>
              <w:rPr>
                <w:lang w:val="en-US"/>
              </w:rPr>
              <w:t>6.6.3</w:t>
            </w:r>
          </w:p>
        </w:tc>
        <w:tc>
          <w:tcPr>
            <w:tcW w:w="2970" w:type="dxa"/>
            <w:vAlign w:val="center"/>
          </w:tcPr>
          <w:p w14:paraId="779FB696" w14:textId="41E4BCBC" w:rsidR="00615F1F" w:rsidRDefault="00615F1F" w:rsidP="00615F1F">
            <w:pPr>
              <w:rPr>
                <w:lang w:val="en-US"/>
              </w:rPr>
            </w:pPr>
            <w:r>
              <w:rPr>
                <w:lang w:val="en-US"/>
              </w:rPr>
              <w:t>Operating band unwanted emissions</w:t>
            </w:r>
          </w:p>
        </w:tc>
        <w:tc>
          <w:tcPr>
            <w:tcW w:w="3600" w:type="dxa"/>
            <w:vAlign w:val="center"/>
          </w:tcPr>
          <w:p w14:paraId="296FEBF6" w14:textId="77777777" w:rsidR="008A0C21" w:rsidRPr="00997173" w:rsidRDefault="008A0C21" w:rsidP="008A0C21">
            <w:pPr>
              <w:rPr>
                <w:b/>
                <w:bCs/>
                <w:color w:val="000000" w:themeColor="text1"/>
                <w:lang w:val="en-US"/>
              </w:rPr>
            </w:pPr>
            <w:r w:rsidRPr="00997173">
              <w:rPr>
                <w:b/>
                <w:bCs/>
                <w:color w:val="000000" w:themeColor="text1"/>
                <w:lang w:val="en-US"/>
              </w:rPr>
              <w:t>Operating band unwanted emissions are included via reference to the old FCC Order DA 10-534.</w:t>
            </w:r>
          </w:p>
          <w:p w14:paraId="452C910D" w14:textId="4A2285B2" w:rsidR="00615F1F" w:rsidRDefault="00615F1F" w:rsidP="008A0C21">
            <w:pPr>
              <w:rPr>
                <w:lang w:val="en-US"/>
              </w:rPr>
            </w:pPr>
            <w:r w:rsidRPr="00997173">
              <w:rPr>
                <w:b/>
                <w:bCs/>
                <w:color w:val="000000" w:themeColor="text1"/>
                <w:lang w:val="en-US"/>
              </w:rPr>
              <w:t>Update DA 10-534 with 20-48A1</w:t>
            </w:r>
          </w:p>
        </w:tc>
      </w:tr>
      <w:tr w:rsidR="00615F1F" w14:paraId="50A638B4" w14:textId="77777777" w:rsidTr="00615F1F">
        <w:trPr>
          <w:jc w:val="center"/>
        </w:trPr>
        <w:tc>
          <w:tcPr>
            <w:tcW w:w="1885" w:type="dxa"/>
            <w:vAlign w:val="center"/>
          </w:tcPr>
          <w:p w14:paraId="095689A9" w14:textId="7CA27405" w:rsidR="00615F1F" w:rsidRDefault="00615F1F" w:rsidP="00615F1F">
            <w:pPr>
              <w:jc w:val="center"/>
              <w:rPr>
                <w:lang w:val="en-US"/>
              </w:rPr>
            </w:pPr>
            <w:r>
              <w:rPr>
                <w:lang w:val="en-US"/>
              </w:rPr>
              <w:t>6.6.4</w:t>
            </w:r>
            <w:r w:rsidR="00250EDD">
              <w:rPr>
                <w:lang w:val="en-US"/>
              </w:rPr>
              <w:t>.1</w:t>
            </w:r>
          </w:p>
        </w:tc>
        <w:tc>
          <w:tcPr>
            <w:tcW w:w="2970" w:type="dxa"/>
            <w:vAlign w:val="center"/>
          </w:tcPr>
          <w:p w14:paraId="57EBBC49" w14:textId="58F45CC3" w:rsidR="00615F1F" w:rsidRDefault="00615F1F" w:rsidP="00615F1F">
            <w:pPr>
              <w:rPr>
                <w:lang w:val="en-US"/>
              </w:rPr>
            </w:pPr>
            <w:r>
              <w:rPr>
                <w:lang w:val="en-US"/>
              </w:rPr>
              <w:t>Spurious emissions</w:t>
            </w:r>
          </w:p>
        </w:tc>
        <w:tc>
          <w:tcPr>
            <w:tcW w:w="3600" w:type="dxa"/>
            <w:vAlign w:val="center"/>
          </w:tcPr>
          <w:p w14:paraId="09A31696" w14:textId="0F3F6BB8" w:rsidR="00615F1F" w:rsidRDefault="00615F1F" w:rsidP="009D5862">
            <w:pPr>
              <w:rPr>
                <w:lang w:val="en-US"/>
              </w:rPr>
            </w:pPr>
            <w:r>
              <w:rPr>
                <w:lang w:val="en-US"/>
              </w:rPr>
              <w:t xml:space="preserve">No </w:t>
            </w:r>
            <w:r w:rsidR="009D5862">
              <w:rPr>
                <w:lang w:val="en-US"/>
              </w:rPr>
              <w:t>c</w:t>
            </w:r>
            <w:r>
              <w:rPr>
                <w:lang w:val="en-US"/>
              </w:rPr>
              <w:t>hange</w:t>
            </w:r>
            <w:r w:rsidR="004605C4">
              <w:rPr>
                <w:lang w:val="en-US"/>
              </w:rPr>
              <w:t xml:space="preserve"> </w:t>
            </w:r>
            <w:r w:rsidR="00250EDD">
              <w:rPr>
                <w:lang w:val="en-US"/>
              </w:rPr>
              <w:t>as the spurious emissions are covered via the additional requirements in 6.6.3</w:t>
            </w:r>
          </w:p>
        </w:tc>
      </w:tr>
      <w:tr w:rsidR="00250EDD" w14:paraId="3E68368A" w14:textId="77777777" w:rsidTr="00615F1F">
        <w:trPr>
          <w:jc w:val="center"/>
        </w:trPr>
        <w:tc>
          <w:tcPr>
            <w:tcW w:w="1885" w:type="dxa"/>
            <w:vAlign w:val="center"/>
          </w:tcPr>
          <w:p w14:paraId="112AD874" w14:textId="6829ED6E" w:rsidR="00250EDD" w:rsidRDefault="00250EDD" w:rsidP="00615F1F">
            <w:pPr>
              <w:jc w:val="center"/>
              <w:rPr>
                <w:lang w:val="en-US"/>
              </w:rPr>
            </w:pPr>
            <w:r>
              <w:rPr>
                <w:lang w:val="en-US"/>
              </w:rPr>
              <w:t>6.6.4.3</w:t>
            </w:r>
          </w:p>
        </w:tc>
        <w:tc>
          <w:tcPr>
            <w:tcW w:w="2970" w:type="dxa"/>
            <w:vAlign w:val="center"/>
          </w:tcPr>
          <w:p w14:paraId="33BE8FF1" w14:textId="7A658B35" w:rsidR="00250EDD" w:rsidRDefault="00250EDD" w:rsidP="00615F1F">
            <w:pPr>
              <w:rPr>
                <w:lang w:val="en-US"/>
              </w:rPr>
            </w:pPr>
            <w:r>
              <w:rPr>
                <w:lang w:val="en-US"/>
              </w:rPr>
              <w:t>Additional spurious emission requirements</w:t>
            </w:r>
          </w:p>
        </w:tc>
        <w:tc>
          <w:tcPr>
            <w:tcW w:w="3600" w:type="dxa"/>
            <w:vAlign w:val="center"/>
          </w:tcPr>
          <w:p w14:paraId="30A4D410" w14:textId="0B0E0709" w:rsidR="00250EDD" w:rsidRDefault="006C0968" w:rsidP="009D5862">
            <w:pPr>
              <w:rPr>
                <w:lang w:val="en-US"/>
              </w:rPr>
            </w:pPr>
            <w:r>
              <w:rPr>
                <w:lang w:val="en-US"/>
              </w:rPr>
              <w:t xml:space="preserve">No </w:t>
            </w:r>
            <w:r w:rsidR="009D5862">
              <w:rPr>
                <w:lang w:val="en-US"/>
              </w:rPr>
              <w:t>c</w:t>
            </w:r>
            <w:r>
              <w:rPr>
                <w:lang w:val="en-US"/>
              </w:rPr>
              <w:t>hange as regulatory updates do not update co-location requirements with base station of other bands</w:t>
            </w:r>
          </w:p>
        </w:tc>
      </w:tr>
      <w:tr w:rsidR="00615F1F" w14:paraId="757E00E5" w14:textId="77777777" w:rsidTr="00615F1F">
        <w:trPr>
          <w:jc w:val="center"/>
        </w:trPr>
        <w:tc>
          <w:tcPr>
            <w:tcW w:w="1885" w:type="dxa"/>
            <w:vAlign w:val="center"/>
          </w:tcPr>
          <w:p w14:paraId="13DA44C9" w14:textId="1DF525F0" w:rsidR="00615F1F" w:rsidRDefault="00615F1F" w:rsidP="00615F1F">
            <w:pPr>
              <w:jc w:val="center"/>
              <w:rPr>
                <w:lang w:val="en-US"/>
              </w:rPr>
            </w:pPr>
            <w:r>
              <w:rPr>
                <w:lang w:val="en-US"/>
              </w:rPr>
              <w:lastRenderedPageBreak/>
              <w:t>6.6.4.4</w:t>
            </w:r>
          </w:p>
        </w:tc>
        <w:tc>
          <w:tcPr>
            <w:tcW w:w="2970" w:type="dxa"/>
            <w:vAlign w:val="center"/>
          </w:tcPr>
          <w:p w14:paraId="378D7C02" w14:textId="0C7CD2B1" w:rsidR="00615F1F" w:rsidRDefault="00615F1F" w:rsidP="00615F1F">
            <w:pPr>
              <w:rPr>
                <w:lang w:val="en-US"/>
              </w:rPr>
            </w:pPr>
            <w:r>
              <w:rPr>
                <w:lang w:val="en-US"/>
              </w:rPr>
              <w:t>Co-location with other base stations</w:t>
            </w:r>
          </w:p>
        </w:tc>
        <w:tc>
          <w:tcPr>
            <w:tcW w:w="3600" w:type="dxa"/>
            <w:vAlign w:val="center"/>
          </w:tcPr>
          <w:p w14:paraId="49DB19EA" w14:textId="474E6B27" w:rsidR="00615F1F" w:rsidRDefault="00615F1F" w:rsidP="009D5862">
            <w:pPr>
              <w:rPr>
                <w:lang w:val="en-US"/>
              </w:rPr>
            </w:pPr>
            <w:r>
              <w:rPr>
                <w:lang w:val="en-US"/>
              </w:rPr>
              <w:t xml:space="preserve">No </w:t>
            </w:r>
            <w:r w:rsidR="009D5862">
              <w:rPr>
                <w:lang w:val="en-US"/>
              </w:rPr>
              <w:t>c</w:t>
            </w:r>
            <w:r>
              <w:rPr>
                <w:lang w:val="en-US"/>
              </w:rPr>
              <w:t>hange</w:t>
            </w:r>
            <w:r w:rsidR="00250EDD">
              <w:rPr>
                <w:lang w:val="en-US"/>
              </w:rPr>
              <w:t xml:space="preserve"> as regulatory updates do not update co-location requirements with base station of other bands</w:t>
            </w:r>
          </w:p>
        </w:tc>
      </w:tr>
      <w:tr w:rsidR="006C0968" w14:paraId="231B4EFA" w14:textId="77777777" w:rsidTr="00615F1F">
        <w:trPr>
          <w:jc w:val="center"/>
        </w:trPr>
        <w:tc>
          <w:tcPr>
            <w:tcW w:w="1885" w:type="dxa"/>
            <w:vAlign w:val="center"/>
          </w:tcPr>
          <w:p w14:paraId="4329BAA2" w14:textId="4F662CA5" w:rsidR="006C0968" w:rsidRDefault="006C0968" w:rsidP="00615F1F">
            <w:pPr>
              <w:jc w:val="center"/>
              <w:rPr>
                <w:lang w:val="en-US"/>
              </w:rPr>
            </w:pPr>
            <w:r>
              <w:rPr>
                <w:lang w:val="en-US"/>
              </w:rPr>
              <w:t>Section 7</w:t>
            </w:r>
            <w:r w:rsidR="001679EA">
              <w:rPr>
                <w:lang w:val="en-US"/>
              </w:rPr>
              <w:t>.6.1</w:t>
            </w:r>
          </w:p>
        </w:tc>
        <w:tc>
          <w:tcPr>
            <w:tcW w:w="2970" w:type="dxa"/>
            <w:vAlign w:val="center"/>
          </w:tcPr>
          <w:p w14:paraId="32E9B816" w14:textId="73285C22" w:rsidR="006C0968" w:rsidRDefault="001679EA" w:rsidP="00615F1F">
            <w:pPr>
              <w:rPr>
                <w:lang w:val="en-US"/>
              </w:rPr>
            </w:pPr>
            <w:r>
              <w:rPr>
                <w:lang w:val="en-US"/>
              </w:rPr>
              <w:t>General blocking requirement</w:t>
            </w:r>
          </w:p>
        </w:tc>
        <w:tc>
          <w:tcPr>
            <w:tcW w:w="3600" w:type="dxa"/>
            <w:vAlign w:val="center"/>
          </w:tcPr>
          <w:p w14:paraId="4B47F8A9" w14:textId="6F309BBF" w:rsidR="006C0968" w:rsidRDefault="006C0968" w:rsidP="009D5862">
            <w:pPr>
              <w:rPr>
                <w:lang w:val="en-US"/>
              </w:rPr>
            </w:pPr>
            <w:r>
              <w:rPr>
                <w:lang w:val="en-US"/>
              </w:rPr>
              <w:t xml:space="preserve">No </w:t>
            </w:r>
            <w:r w:rsidR="009D5862">
              <w:rPr>
                <w:lang w:val="en-US"/>
              </w:rPr>
              <w:t>c</w:t>
            </w:r>
            <w:r>
              <w:rPr>
                <w:lang w:val="en-US"/>
              </w:rPr>
              <w:t>hange as the regulatory update is to the transmitter emissions.</w:t>
            </w:r>
          </w:p>
        </w:tc>
      </w:tr>
      <w:tr w:rsidR="001679EA" w14:paraId="07BA5AF8" w14:textId="77777777" w:rsidTr="00615F1F">
        <w:trPr>
          <w:jc w:val="center"/>
        </w:trPr>
        <w:tc>
          <w:tcPr>
            <w:tcW w:w="1885" w:type="dxa"/>
            <w:vAlign w:val="center"/>
          </w:tcPr>
          <w:p w14:paraId="041FE542" w14:textId="22AFE345" w:rsidR="001679EA" w:rsidRDefault="001679EA" w:rsidP="00615F1F">
            <w:pPr>
              <w:jc w:val="center"/>
              <w:rPr>
                <w:lang w:val="en-US"/>
              </w:rPr>
            </w:pPr>
            <w:r>
              <w:rPr>
                <w:lang w:val="en-US"/>
              </w:rPr>
              <w:t>Section 7.6.2</w:t>
            </w:r>
          </w:p>
        </w:tc>
        <w:tc>
          <w:tcPr>
            <w:tcW w:w="2970" w:type="dxa"/>
            <w:vAlign w:val="center"/>
          </w:tcPr>
          <w:p w14:paraId="56AABF89" w14:textId="58F12689" w:rsidR="001679EA" w:rsidRDefault="001679EA" w:rsidP="00615F1F">
            <w:pPr>
              <w:rPr>
                <w:lang w:val="en-US"/>
              </w:rPr>
            </w:pPr>
            <w:r>
              <w:rPr>
                <w:lang w:val="en-US"/>
              </w:rPr>
              <w:t>Co-location with other base stations</w:t>
            </w:r>
          </w:p>
        </w:tc>
        <w:tc>
          <w:tcPr>
            <w:tcW w:w="3600" w:type="dxa"/>
            <w:vAlign w:val="center"/>
          </w:tcPr>
          <w:p w14:paraId="6F82CB33" w14:textId="1D1E2270" w:rsidR="001679EA" w:rsidRDefault="001679EA" w:rsidP="009D5862">
            <w:pPr>
              <w:rPr>
                <w:lang w:val="en-US"/>
              </w:rPr>
            </w:pPr>
            <w:r>
              <w:rPr>
                <w:lang w:val="en-US"/>
              </w:rPr>
              <w:t xml:space="preserve">No </w:t>
            </w:r>
            <w:r w:rsidR="009D5862">
              <w:rPr>
                <w:lang w:val="en-US"/>
              </w:rPr>
              <w:t>c</w:t>
            </w:r>
            <w:r>
              <w:rPr>
                <w:lang w:val="en-US"/>
              </w:rPr>
              <w:t>hange as the regulatory update is to the transmitter emissions.</w:t>
            </w:r>
          </w:p>
        </w:tc>
      </w:tr>
      <w:tr w:rsidR="00615F1F" w14:paraId="49E6DD58" w14:textId="77777777" w:rsidTr="00615F1F">
        <w:trPr>
          <w:jc w:val="center"/>
        </w:trPr>
        <w:tc>
          <w:tcPr>
            <w:tcW w:w="1885" w:type="dxa"/>
            <w:vAlign w:val="center"/>
          </w:tcPr>
          <w:p w14:paraId="011BC529" w14:textId="4F095453" w:rsidR="00615F1F" w:rsidRDefault="006C0968" w:rsidP="00615F1F">
            <w:pPr>
              <w:jc w:val="center"/>
              <w:rPr>
                <w:lang w:val="en-US"/>
              </w:rPr>
            </w:pPr>
            <w:r>
              <w:rPr>
                <w:lang w:val="en-US"/>
              </w:rPr>
              <w:t>Section 8</w:t>
            </w:r>
          </w:p>
        </w:tc>
        <w:tc>
          <w:tcPr>
            <w:tcW w:w="2970" w:type="dxa"/>
            <w:vAlign w:val="center"/>
          </w:tcPr>
          <w:p w14:paraId="21676FF7" w14:textId="350F0F34" w:rsidR="00615F1F" w:rsidRDefault="006C0968" w:rsidP="00615F1F">
            <w:pPr>
              <w:rPr>
                <w:lang w:val="en-US"/>
              </w:rPr>
            </w:pPr>
            <w:r>
              <w:rPr>
                <w:lang w:val="en-US"/>
              </w:rPr>
              <w:t>Performance Requirement</w:t>
            </w:r>
          </w:p>
        </w:tc>
        <w:tc>
          <w:tcPr>
            <w:tcW w:w="3600" w:type="dxa"/>
            <w:vAlign w:val="center"/>
          </w:tcPr>
          <w:p w14:paraId="183F27CF" w14:textId="670FDEB4" w:rsidR="00615F1F" w:rsidRDefault="00615F1F" w:rsidP="009D5862">
            <w:pPr>
              <w:rPr>
                <w:lang w:val="en-US"/>
              </w:rPr>
            </w:pPr>
            <w:r>
              <w:rPr>
                <w:lang w:val="en-US"/>
              </w:rPr>
              <w:t xml:space="preserve">No </w:t>
            </w:r>
            <w:r w:rsidR="009D5862">
              <w:rPr>
                <w:lang w:val="en-US"/>
              </w:rPr>
              <w:t>c</w:t>
            </w:r>
            <w:r>
              <w:rPr>
                <w:lang w:val="en-US"/>
              </w:rPr>
              <w:t>hange</w:t>
            </w:r>
            <w:r w:rsidR="00250EDD">
              <w:rPr>
                <w:lang w:val="en-US"/>
              </w:rPr>
              <w:t xml:space="preserve"> as </w:t>
            </w:r>
            <w:r w:rsidR="006C0968">
              <w:rPr>
                <w:lang w:val="en-US"/>
              </w:rPr>
              <w:t>the regulatory update is to the transmitter emissions.</w:t>
            </w:r>
          </w:p>
        </w:tc>
      </w:tr>
    </w:tbl>
    <w:p w14:paraId="00406E74" w14:textId="66CB833D" w:rsidR="00B5599E" w:rsidRPr="00B5599E" w:rsidRDefault="00DD05EE" w:rsidP="00DD05EE">
      <w:pPr>
        <w:pStyle w:val="Caption"/>
        <w:jc w:val="center"/>
        <w:rPr>
          <w:lang w:val="en-US"/>
        </w:rPr>
      </w:pPr>
      <w:r>
        <w:t xml:space="preserve">Table </w:t>
      </w:r>
      <w:r>
        <w:fldChar w:fldCharType="begin"/>
      </w:r>
      <w:r>
        <w:instrText xml:space="preserve"> SEQ Table \* ARABIC </w:instrText>
      </w:r>
      <w:r>
        <w:fldChar w:fldCharType="separate"/>
      </w:r>
      <w:r>
        <w:rPr>
          <w:noProof/>
        </w:rPr>
        <w:t>1</w:t>
      </w:r>
      <w:r>
        <w:fldChar w:fldCharType="end"/>
      </w:r>
      <w:r>
        <w:t>: Required Changes to TS 36.104</w:t>
      </w:r>
    </w:p>
    <w:p w14:paraId="7EF96D21" w14:textId="1619E90E" w:rsidR="00DD05EE" w:rsidRPr="0021042A" w:rsidRDefault="00316977" w:rsidP="00D92211">
      <w:pPr>
        <w:pStyle w:val="Heading3"/>
        <w:rPr>
          <w:lang w:val="en-US"/>
        </w:rPr>
      </w:pPr>
      <w:r>
        <w:rPr>
          <w:lang w:val="en-US"/>
        </w:rPr>
        <w:t xml:space="preserve">Band Specific Clauses in </w:t>
      </w:r>
      <w:r w:rsidR="00DD05EE">
        <w:rPr>
          <w:lang w:val="en-US"/>
        </w:rPr>
        <w:t>TS 37.104</w:t>
      </w:r>
    </w:p>
    <w:tbl>
      <w:tblPr>
        <w:tblStyle w:val="TableGrid"/>
        <w:tblW w:w="0" w:type="auto"/>
        <w:jc w:val="center"/>
        <w:tblLook w:val="04A0" w:firstRow="1" w:lastRow="0" w:firstColumn="1" w:lastColumn="0" w:noHBand="0" w:noVBand="1"/>
      </w:tblPr>
      <w:tblGrid>
        <w:gridCol w:w="1885"/>
        <w:gridCol w:w="2970"/>
        <w:gridCol w:w="3600"/>
      </w:tblGrid>
      <w:tr w:rsidR="00DD05EE" w14:paraId="35A3CAB9" w14:textId="77777777" w:rsidTr="00D04A67">
        <w:trPr>
          <w:jc w:val="center"/>
        </w:trPr>
        <w:tc>
          <w:tcPr>
            <w:tcW w:w="1885" w:type="dxa"/>
            <w:shd w:val="clear" w:color="auto" w:fill="DEEAF6" w:themeFill="accent5" w:themeFillTint="33"/>
            <w:vAlign w:val="bottom"/>
          </w:tcPr>
          <w:p w14:paraId="41DC8D24" w14:textId="77777777" w:rsidR="00DD05EE" w:rsidRDefault="00DD05EE" w:rsidP="00D04A67">
            <w:pPr>
              <w:jc w:val="center"/>
              <w:rPr>
                <w:lang w:val="en-US"/>
              </w:rPr>
            </w:pPr>
            <w:r>
              <w:rPr>
                <w:lang w:val="en-US"/>
              </w:rPr>
              <w:t>Clause</w:t>
            </w:r>
          </w:p>
        </w:tc>
        <w:tc>
          <w:tcPr>
            <w:tcW w:w="2970" w:type="dxa"/>
            <w:shd w:val="clear" w:color="auto" w:fill="DEEAF6" w:themeFill="accent5" w:themeFillTint="33"/>
            <w:vAlign w:val="bottom"/>
          </w:tcPr>
          <w:p w14:paraId="451F652F" w14:textId="77777777" w:rsidR="00DD05EE" w:rsidRDefault="00DD05EE" w:rsidP="00D04A67">
            <w:pPr>
              <w:jc w:val="center"/>
              <w:rPr>
                <w:lang w:val="en-US"/>
              </w:rPr>
            </w:pPr>
            <w:r>
              <w:rPr>
                <w:lang w:val="en-US"/>
              </w:rPr>
              <w:t>Description</w:t>
            </w:r>
          </w:p>
        </w:tc>
        <w:tc>
          <w:tcPr>
            <w:tcW w:w="3600" w:type="dxa"/>
            <w:shd w:val="clear" w:color="auto" w:fill="DEEAF6" w:themeFill="accent5" w:themeFillTint="33"/>
            <w:vAlign w:val="bottom"/>
          </w:tcPr>
          <w:p w14:paraId="6079A45F" w14:textId="77777777" w:rsidR="00DD05EE" w:rsidRDefault="00DD05EE" w:rsidP="00D04A67">
            <w:pPr>
              <w:jc w:val="center"/>
              <w:rPr>
                <w:lang w:val="en-US"/>
              </w:rPr>
            </w:pPr>
            <w:r>
              <w:rPr>
                <w:lang w:val="en-US"/>
              </w:rPr>
              <w:t>Change Description</w:t>
            </w:r>
          </w:p>
        </w:tc>
      </w:tr>
      <w:tr w:rsidR="00DD05EE" w14:paraId="5C280794" w14:textId="77777777" w:rsidTr="00D04A67">
        <w:trPr>
          <w:jc w:val="center"/>
        </w:trPr>
        <w:tc>
          <w:tcPr>
            <w:tcW w:w="1885" w:type="dxa"/>
            <w:vAlign w:val="center"/>
          </w:tcPr>
          <w:p w14:paraId="67A4D87F" w14:textId="0A51F6F2" w:rsidR="00DD05EE" w:rsidRDefault="00DD05EE" w:rsidP="00D04A67">
            <w:pPr>
              <w:jc w:val="center"/>
              <w:rPr>
                <w:lang w:val="en-US"/>
              </w:rPr>
            </w:pPr>
            <w:r>
              <w:rPr>
                <w:lang w:val="en-US"/>
              </w:rPr>
              <w:t>4.5</w:t>
            </w:r>
          </w:p>
        </w:tc>
        <w:tc>
          <w:tcPr>
            <w:tcW w:w="2970" w:type="dxa"/>
            <w:vAlign w:val="center"/>
          </w:tcPr>
          <w:p w14:paraId="3A12704E" w14:textId="4E21464D" w:rsidR="00DD05EE" w:rsidRDefault="00DD05EE" w:rsidP="00D04A67">
            <w:pPr>
              <w:rPr>
                <w:lang w:val="en-US"/>
              </w:rPr>
            </w:pPr>
            <w:r>
              <w:rPr>
                <w:lang w:val="en-US"/>
              </w:rPr>
              <w:t>Operating bands and Band Categories</w:t>
            </w:r>
          </w:p>
        </w:tc>
        <w:tc>
          <w:tcPr>
            <w:tcW w:w="3600" w:type="dxa"/>
            <w:vAlign w:val="center"/>
          </w:tcPr>
          <w:p w14:paraId="706B36F3" w14:textId="19A0BA04" w:rsidR="00DD05EE" w:rsidRPr="00997173" w:rsidRDefault="00EA3C3F" w:rsidP="00EA3C3F">
            <w:pPr>
              <w:rPr>
                <w:b/>
                <w:bCs/>
                <w:lang w:val="en-US"/>
              </w:rPr>
            </w:pPr>
            <w:r w:rsidRPr="00997173">
              <w:rPr>
                <w:b/>
                <w:bCs/>
                <w:color w:val="000000" w:themeColor="text1"/>
                <w:lang w:val="en-US"/>
              </w:rPr>
              <w:t xml:space="preserve">Add a note to reflect that DL transmission will be limited to 1526 – 1536 MHz per DA 10-534.  </w:t>
            </w:r>
          </w:p>
        </w:tc>
      </w:tr>
      <w:tr w:rsidR="00DD05EE" w14:paraId="010EEFE5" w14:textId="77777777" w:rsidTr="00D04A67">
        <w:trPr>
          <w:jc w:val="center"/>
        </w:trPr>
        <w:tc>
          <w:tcPr>
            <w:tcW w:w="1885" w:type="dxa"/>
            <w:vAlign w:val="center"/>
          </w:tcPr>
          <w:p w14:paraId="06B7A9FC" w14:textId="371BCE26" w:rsidR="00DD05EE" w:rsidRDefault="00DD1300" w:rsidP="00D04A67">
            <w:pPr>
              <w:jc w:val="center"/>
              <w:rPr>
                <w:lang w:val="en-US"/>
              </w:rPr>
            </w:pPr>
            <w:r>
              <w:rPr>
                <w:lang w:val="en-US"/>
              </w:rPr>
              <w:t>6.6.1.3</w:t>
            </w:r>
          </w:p>
        </w:tc>
        <w:tc>
          <w:tcPr>
            <w:tcW w:w="2970" w:type="dxa"/>
            <w:vAlign w:val="center"/>
          </w:tcPr>
          <w:p w14:paraId="4F00EDA1" w14:textId="17033AD8" w:rsidR="00DD05EE" w:rsidRDefault="00DD1300" w:rsidP="00D04A67">
            <w:pPr>
              <w:rPr>
                <w:lang w:val="en-US"/>
              </w:rPr>
            </w:pPr>
            <w:r>
              <w:rPr>
                <w:lang w:val="en-US"/>
              </w:rPr>
              <w:t>Additional spurious emissions requirements (co-existence)</w:t>
            </w:r>
          </w:p>
        </w:tc>
        <w:tc>
          <w:tcPr>
            <w:tcW w:w="3600" w:type="dxa"/>
            <w:vAlign w:val="center"/>
          </w:tcPr>
          <w:p w14:paraId="71A92575" w14:textId="4437EEC9" w:rsidR="00DD05EE" w:rsidRDefault="00EA3C3F" w:rsidP="00EA3C3F">
            <w:pPr>
              <w:rPr>
                <w:lang w:val="en-US"/>
              </w:rPr>
            </w:pPr>
            <w:r>
              <w:rPr>
                <w:lang w:val="en-US"/>
              </w:rPr>
              <w:t xml:space="preserve">No </w:t>
            </w:r>
            <w:r w:rsidR="009D5862">
              <w:rPr>
                <w:lang w:val="en-US"/>
              </w:rPr>
              <w:t>c</w:t>
            </w:r>
            <w:r>
              <w:rPr>
                <w:lang w:val="en-US"/>
              </w:rPr>
              <w:t>hange as regulatory updates do not update co-existence requirements with base station of other bands</w:t>
            </w:r>
          </w:p>
        </w:tc>
      </w:tr>
      <w:tr w:rsidR="00DD05EE" w14:paraId="2A910547" w14:textId="77777777" w:rsidTr="00D04A67">
        <w:trPr>
          <w:jc w:val="center"/>
        </w:trPr>
        <w:tc>
          <w:tcPr>
            <w:tcW w:w="1885" w:type="dxa"/>
            <w:vAlign w:val="center"/>
          </w:tcPr>
          <w:p w14:paraId="3515D75E" w14:textId="7FF3D64A" w:rsidR="00DD05EE" w:rsidRDefault="00DD05EE" w:rsidP="00D04A67">
            <w:pPr>
              <w:jc w:val="center"/>
              <w:rPr>
                <w:lang w:val="en-US"/>
              </w:rPr>
            </w:pPr>
            <w:r>
              <w:rPr>
                <w:lang w:val="en-US"/>
              </w:rPr>
              <w:t>6.6.</w:t>
            </w:r>
            <w:r w:rsidR="00DD1300">
              <w:rPr>
                <w:lang w:val="en-US"/>
              </w:rPr>
              <w:t>1.4</w:t>
            </w:r>
          </w:p>
        </w:tc>
        <w:tc>
          <w:tcPr>
            <w:tcW w:w="2970" w:type="dxa"/>
            <w:vAlign w:val="center"/>
          </w:tcPr>
          <w:p w14:paraId="21F40D50" w14:textId="04344E22" w:rsidR="00DD05EE" w:rsidRDefault="00DD1300" w:rsidP="00D04A67">
            <w:pPr>
              <w:rPr>
                <w:lang w:val="en-US"/>
              </w:rPr>
            </w:pPr>
            <w:r>
              <w:rPr>
                <w:lang w:val="en-US"/>
              </w:rPr>
              <w:t>Co-location with other base stations</w:t>
            </w:r>
          </w:p>
        </w:tc>
        <w:tc>
          <w:tcPr>
            <w:tcW w:w="3600" w:type="dxa"/>
            <w:vAlign w:val="center"/>
          </w:tcPr>
          <w:p w14:paraId="2AAF8513" w14:textId="4847F370" w:rsidR="00DD05EE" w:rsidRDefault="00EA3C3F" w:rsidP="00EA3C3F">
            <w:pPr>
              <w:rPr>
                <w:lang w:val="en-US"/>
              </w:rPr>
            </w:pPr>
            <w:r>
              <w:rPr>
                <w:lang w:val="en-US"/>
              </w:rPr>
              <w:t xml:space="preserve">No </w:t>
            </w:r>
            <w:r w:rsidR="009D5862">
              <w:rPr>
                <w:lang w:val="en-US"/>
              </w:rPr>
              <w:t>c</w:t>
            </w:r>
            <w:r>
              <w:rPr>
                <w:lang w:val="en-US"/>
              </w:rPr>
              <w:t>hange as regulatory updates do not update co-location requirements with base station of other bands</w:t>
            </w:r>
          </w:p>
        </w:tc>
      </w:tr>
      <w:tr w:rsidR="00DD05EE" w14:paraId="67DB0DE1" w14:textId="77777777" w:rsidTr="00D04A67">
        <w:trPr>
          <w:jc w:val="center"/>
        </w:trPr>
        <w:tc>
          <w:tcPr>
            <w:tcW w:w="1885" w:type="dxa"/>
            <w:vAlign w:val="center"/>
          </w:tcPr>
          <w:p w14:paraId="18844F0C" w14:textId="432B4E91" w:rsidR="00DD05EE" w:rsidRDefault="00DD05EE" w:rsidP="00D04A67">
            <w:pPr>
              <w:jc w:val="center"/>
              <w:rPr>
                <w:lang w:val="en-US"/>
              </w:rPr>
            </w:pPr>
            <w:r>
              <w:rPr>
                <w:lang w:val="en-US"/>
              </w:rPr>
              <w:t>6.6</w:t>
            </w:r>
            <w:r w:rsidR="00DD1300">
              <w:rPr>
                <w:lang w:val="en-US"/>
              </w:rPr>
              <w:t>.2.4.5</w:t>
            </w:r>
          </w:p>
        </w:tc>
        <w:tc>
          <w:tcPr>
            <w:tcW w:w="2970" w:type="dxa"/>
            <w:vAlign w:val="center"/>
          </w:tcPr>
          <w:p w14:paraId="26D93DD0" w14:textId="420740C4" w:rsidR="00DD05EE" w:rsidRDefault="00DD1300" w:rsidP="00D04A67">
            <w:pPr>
              <w:rPr>
                <w:lang w:val="en-US"/>
              </w:rPr>
            </w:pPr>
            <w:r>
              <w:rPr>
                <w:lang w:val="en-US"/>
              </w:rPr>
              <w:t>Co-existence with RNSS/GPS services in North America</w:t>
            </w:r>
          </w:p>
        </w:tc>
        <w:tc>
          <w:tcPr>
            <w:tcW w:w="3600" w:type="dxa"/>
            <w:vAlign w:val="center"/>
          </w:tcPr>
          <w:p w14:paraId="4CCFA5E5" w14:textId="77777777" w:rsidR="00EA3C3F" w:rsidRPr="00997173" w:rsidRDefault="00EA3C3F" w:rsidP="00EA3C3F">
            <w:pPr>
              <w:rPr>
                <w:b/>
                <w:bCs/>
                <w:color w:val="000000" w:themeColor="text1"/>
                <w:lang w:val="en-US"/>
              </w:rPr>
            </w:pPr>
            <w:r w:rsidRPr="00997173">
              <w:rPr>
                <w:b/>
                <w:bCs/>
                <w:color w:val="000000" w:themeColor="text1"/>
                <w:lang w:val="en-US"/>
              </w:rPr>
              <w:t>Operating band unwanted emissions are included via reference to the old FCC Order DA 10-534.</w:t>
            </w:r>
          </w:p>
          <w:p w14:paraId="77252A77" w14:textId="551C17E9" w:rsidR="00DD05EE" w:rsidRDefault="00EA3C3F" w:rsidP="00EA3C3F">
            <w:pPr>
              <w:rPr>
                <w:lang w:val="en-US"/>
              </w:rPr>
            </w:pPr>
            <w:r w:rsidRPr="00997173">
              <w:rPr>
                <w:b/>
                <w:bCs/>
                <w:color w:val="000000" w:themeColor="text1"/>
                <w:lang w:val="en-US"/>
              </w:rPr>
              <w:t>Update DA 10-534 with 20-48A1</w:t>
            </w:r>
          </w:p>
        </w:tc>
      </w:tr>
      <w:tr w:rsidR="00DD05EE" w14:paraId="128AFDE0" w14:textId="77777777" w:rsidTr="00D04A67">
        <w:trPr>
          <w:jc w:val="center"/>
        </w:trPr>
        <w:tc>
          <w:tcPr>
            <w:tcW w:w="1885" w:type="dxa"/>
            <w:vAlign w:val="center"/>
          </w:tcPr>
          <w:p w14:paraId="59B04F85" w14:textId="2B409069" w:rsidR="00DD05EE" w:rsidRDefault="00DD1300" w:rsidP="00D04A67">
            <w:pPr>
              <w:jc w:val="center"/>
              <w:rPr>
                <w:lang w:val="en-US"/>
              </w:rPr>
            </w:pPr>
            <w:r>
              <w:rPr>
                <w:lang w:val="en-US"/>
              </w:rPr>
              <w:t>7.5.2</w:t>
            </w:r>
          </w:p>
        </w:tc>
        <w:tc>
          <w:tcPr>
            <w:tcW w:w="2970" w:type="dxa"/>
            <w:vAlign w:val="center"/>
          </w:tcPr>
          <w:p w14:paraId="5BE798E7" w14:textId="3C8D45ED" w:rsidR="00DD05EE" w:rsidRDefault="00DD1300" w:rsidP="00D04A67">
            <w:pPr>
              <w:rPr>
                <w:lang w:val="en-US"/>
              </w:rPr>
            </w:pPr>
            <w:r>
              <w:rPr>
                <w:lang w:val="en-US"/>
              </w:rPr>
              <w:t xml:space="preserve">Out of band blocking – co-location minimum </w:t>
            </w:r>
            <w:proofErr w:type="spellStart"/>
            <w:r>
              <w:rPr>
                <w:lang w:val="en-US"/>
              </w:rPr>
              <w:t>requireement</w:t>
            </w:r>
            <w:proofErr w:type="spellEnd"/>
          </w:p>
        </w:tc>
        <w:tc>
          <w:tcPr>
            <w:tcW w:w="3600" w:type="dxa"/>
            <w:vAlign w:val="center"/>
          </w:tcPr>
          <w:p w14:paraId="5EE1ABDC" w14:textId="0634B8F6" w:rsidR="00DD05EE" w:rsidRDefault="00EA3C3F" w:rsidP="00EA3C3F">
            <w:pPr>
              <w:rPr>
                <w:lang w:val="en-US"/>
              </w:rPr>
            </w:pPr>
            <w:r>
              <w:rPr>
                <w:lang w:val="en-US"/>
              </w:rPr>
              <w:t xml:space="preserve">No </w:t>
            </w:r>
            <w:r w:rsidR="009D5862">
              <w:rPr>
                <w:lang w:val="en-US"/>
              </w:rPr>
              <w:t>c</w:t>
            </w:r>
            <w:r>
              <w:rPr>
                <w:lang w:val="en-US"/>
              </w:rPr>
              <w:t>hange as the regulatory update is to the transmitter emissions.</w:t>
            </w:r>
          </w:p>
        </w:tc>
      </w:tr>
    </w:tbl>
    <w:p w14:paraId="6BF3E970" w14:textId="602B4FBB" w:rsidR="00DD05EE" w:rsidRPr="00B5599E" w:rsidRDefault="00DD05EE" w:rsidP="00DD05EE">
      <w:pPr>
        <w:pStyle w:val="Caption"/>
        <w:jc w:val="center"/>
        <w:rPr>
          <w:lang w:val="en-US"/>
        </w:rPr>
      </w:pPr>
      <w:r>
        <w:t xml:space="preserve">Table </w:t>
      </w:r>
      <w:r>
        <w:fldChar w:fldCharType="begin"/>
      </w:r>
      <w:r>
        <w:instrText xml:space="preserve"> SEQ Table \* ARABIC </w:instrText>
      </w:r>
      <w:r>
        <w:fldChar w:fldCharType="separate"/>
      </w:r>
      <w:r w:rsidR="00440CC0">
        <w:rPr>
          <w:noProof/>
        </w:rPr>
        <w:t>2</w:t>
      </w:r>
      <w:r>
        <w:fldChar w:fldCharType="end"/>
      </w:r>
      <w:r>
        <w:t>: Required Changes to TS 3</w:t>
      </w:r>
      <w:r w:rsidR="00DD1300">
        <w:t>7</w:t>
      </w:r>
      <w:r>
        <w:t>.104</w:t>
      </w:r>
    </w:p>
    <w:p w14:paraId="1B05C566" w14:textId="77777777" w:rsidR="00DD05EE" w:rsidRPr="00DD05EE" w:rsidRDefault="00DD05EE" w:rsidP="00DD05EE">
      <w:pPr>
        <w:rPr>
          <w:lang w:val="en-US"/>
        </w:rPr>
      </w:pPr>
    </w:p>
    <w:p w14:paraId="36F598E1" w14:textId="02F2E5A5" w:rsidR="00DD05EE" w:rsidRPr="0021042A" w:rsidRDefault="00316977" w:rsidP="00D92211">
      <w:pPr>
        <w:pStyle w:val="Heading3"/>
        <w:rPr>
          <w:lang w:val="en-US"/>
        </w:rPr>
      </w:pPr>
      <w:r>
        <w:rPr>
          <w:lang w:val="en-US"/>
        </w:rPr>
        <w:t xml:space="preserve">Band Specific Clauses in </w:t>
      </w:r>
      <w:r w:rsidR="00DD05EE">
        <w:rPr>
          <w:lang w:val="en-US"/>
        </w:rPr>
        <w:t>TS 36.141</w:t>
      </w:r>
    </w:p>
    <w:tbl>
      <w:tblPr>
        <w:tblStyle w:val="TableGrid"/>
        <w:tblW w:w="0" w:type="auto"/>
        <w:jc w:val="center"/>
        <w:tblLook w:val="04A0" w:firstRow="1" w:lastRow="0" w:firstColumn="1" w:lastColumn="0" w:noHBand="0" w:noVBand="1"/>
      </w:tblPr>
      <w:tblGrid>
        <w:gridCol w:w="1885"/>
        <w:gridCol w:w="2970"/>
        <w:gridCol w:w="3600"/>
      </w:tblGrid>
      <w:tr w:rsidR="00DD05EE" w14:paraId="2C09F8D6" w14:textId="77777777" w:rsidTr="00D04A67">
        <w:trPr>
          <w:jc w:val="center"/>
        </w:trPr>
        <w:tc>
          <w:tcPr>
            <w:tcW w:w="1885" w:type="dxa"/>
            <w:shd w:val="clear" w:color="auto" w:fill="DEEAF6" w:themeFill="accent5" w:themeFillTint="33"/>
            <w:vAlign w:val="bottom"/>
          </w:tcPr>
          <w:p w14:paraId="06F6C2B0" w14:textId="77777777" w:rsidR="00DD05EE" w:rsidRDefault="00DD05EE" w:rsidP="00D04A67">
            <w:pPr>
              <w:jc w:val="center"/>
              <w:rPr>
                <w:lang w:val="en-US"/>
              </w:rPr>
            </w:pPr>
            <w:r>
              <w:rPr>
                <w:lang w:val="en-US"/>
              </w:rPr>
              <w:t>Clause</w:t>
            </w:r>
          </w:p>
        </w:tc>
        <w:tc>
          <w:tcPr>
            <w:tcW w:w="2970" w:type="dxa"/>
            <w:shd w:val="clear" w:color="auto" w:fill="DEEAF6" w:themeFill="accent5" w:themeFillTint="33"/>
            <w:vAlign w:val="bottom"/>
          </w:tcPr>
          <w:p w14:paraId="43979056" w14:textId="77777777" w:rsidR="00DD05EE" w:rsidRDefault="00DD05EE" w:rsidP="00D04A67">
            <w:pPr>
              <w:jc w:val="center"/>
              <w:rPr>
                <w:lang w:val="en-US"/>
              </w:rPr>
            </w:pPr>
            <w:r>
              <w:rPr>
                <w:lang w:val="en-US"/>
              </w:rPr>
              <w:t>Description</w:t>
            </w:r>
          </w:p>
        </w:tc>
        <w:tc>
          <w:tcPr>
            <w:tcW w:w="3600" w:type="dxa"/>
            <w:shd w:val="clear" w:color="auto" w:fill="DEEAF6" w:themeFill="accent5" w:themeFillTint="33"/>
            <w:vAlign w:val="bottom"/>
          </w:tcPr>
          <w:p w14:paraId="28890823" w14:textId="77777777" w:rsidR="00DD05EE" w:rsidRDefault="00DD05EE" w:rsidP="00D04A67">
            <w:pPr>
              <w:jc w:val="center"/>
              <w:rPr>
                <w:lang w:val="en-US"/>
              </w:rPr>
            </w:pPr>
            <w:r>
              <w:rPr>
                <w:lang w:val="en-US"/>
              </w:rPr>
              <w:t>Change Description</w:t>
            </w:r>
          </w:p>
        </w:tc>
      </w:tr>
      <w:tr w:rsidR="00DD05EE" w14:paraId="18C13DA0" w14:textId="77777777" w:rsidTr="00D04A67">
        <w:trPr>
          <w:jc w:val="center"/>
        </w:trPr>
        <w:tc>
          <w:tcPr>
            <w:tcW w:w="1885" w:type="dxa"/>
            <w:vAlign w:val="center"/>
          </w:tcPr>
          <w:p w14:paraId="159C0695" w14:textId="77777777" w:rsidR="00DD05EE" w:rsidRDefault="00DD05EE" w:rsidP="00D04A67">
            <w:pPr>
              <w:jc w:val="center"/>
              <w:rPr>
                <w:lang w:val="en-US"/>
              </w:rPr>
            </w:pPr>
            <w:r>
              <w:rPr>
                <w:lang w:val="en-US"/>
              </w:rPr>
              <w:t>5.5</w:t>
            </w:r>
          </w:p>
        </w:tc>
        <w:tc>
          <w:tcPr>
            <w:tcW w:w="2970" w:type="dxa"/>
            <w:vAlign w:val="center"/>
          </w:tcPr>
          <w:p w14:paraId="1DB537A1" w14:textId="77777777" w:rsidR="00DD05EE" w:rsidRDefault="00DD05EE" w:rsidP="00D04A67">
            <w:pPr>
              <w:rPr>
                <w:lang w:val="en-US"/>
              </w:rPr>
            </w:pPr>
            <w:r>
              <w:rPr>
                <w:lang w:val="en-US"/>
              </w:rPr>
              <w:t>Operating bands</w:t>
            </w:r>
          </w:p>
        </w:tc>
        <w:tc>
          <w:tcPr>
            <w:tcW w:w="3600" w:type="dxa"/>
            <w:vAlign w:val="center"/>
          </w:tcPr>
          <w:p w14:paraId="4C23E97D" w14:textId="460CF329" w:rsidR="00DD05EE" w:rsidRPr="00997173" w:rsidRDefault="00C017A0" w:rsidP="00C017A0">
            <w:pPr>
              <w:rPr>
                <w:b/>
                <w:bCs/>
                <w:lang w:val="en-US"/>
              </w:rPr>
            </w:pPr>
            <w:r w:rsidRPr="00997173">
              <w:rPr>
                <w:b/>
                <w:bCs/>
                <w:color w:val="000000" w:themeColor="text1"/>
                <w:lang w:val="en-US"/>
              </w:rPr>
              <w:t xml:space="preserve">Add a note to reflect that DL transmission will be limited to 1526 – 1536 MHz per DA 10-534.  </w:t>
            </w:r>
          </w:p>
        </w:tc>
      </w:tr>
      <w:tr w:rsidR="00DD05EE" w14:paraId="26CA788E" w14:textId="77777777" w:rsidTr="00D04A67">
        <w:trPr>
          <w:jc w:val="center"/>
        </w:trPr>
        <w:tc>
          <w:tcPr>
            <w:tcW w:w="1885" w:type="dxa"/>
            <w:vAlign w:val="center"/>
          </w:tcPr>
          <w:p w14:paraId="4865D51A" w14:textId="77777777" w:rsidR="00DD05EE" w:rsidRDefault="00DD05EE" w:rsidP="00D04A67">
            <w:pPr>
              <w:jc w:val="center"/>
              <w:rPr>
                <w:lang w:val="en-US"/>
              </w:rPr>
            </w:pPr>
            <w:r>
              <w:rPr>
                <w:lang w:val="en-US"/>
              </w:rPr>
              <w:t>5.7.3</w:t>
            </w:r>
          </w:p>
        </w:tc>
        <w:tc>
          <w:tcPr>
            <w:tcW w:w="2970" w:type="dxa"/>
            <w:vAlign w:val="center"/>
          </w:tcPr>
          <w:p w14:paraId="05AD2635" w14:textId="77777777" w:rsidR="00DD05EE" w:rsidRDefault="00DD05EE" w:rsidP="00D04A67">
            <w:pPr>
              <w:rPr>
                <w:lang w:val="en-US"/>
              </w:rPr>
            </w:pPr>
            <w:r>
              <w:rPr>
                <w:lang w:val="en-US"/>
              </w:rPr>
              <w:t>Carrier Frequency and EARFCN</w:t>
            </w:r>
          </w:p>
        </w:tc>
        <w:tc>
          <w:tcPr>
            <w:tcW w:w="3600" w:type="dxa"/>
            <w:vAlign w:val="center"/>
          </w:tcPr>
          <w:p w14:paraId="5E9F77F9" w14:textId="6AD0B7E1" w:rsidR="00DD05EE" w:rsidRDefault="00C017A0" w:rsidP="009D5862">
            <w:pPr>
              <w:rPr>
                <w:lang w:val="en-US"/>
              </w:rPr>
            </w:pPr>
            <w:r>
              <w:rPr>
                <w:lang w:val="en-US"/>
              </w:rPr>
              <w:t xml:space="preserve">No </w:t>
            </w:r>
            <w:r w:rsidR="009D5862">
              <w:rPr>
                <w:lang w:val="en-US"/>
              </w:rPr>
              <w:t>c</w:t>
            </w:r>
            <w:r>
              <w:rPr>
                <w:lang w:val="en-US"/>
              </w:rPr>
              <w:t>hange as carrier frequencies and EARFCN have been specified</w:t>
            </w:r>
          </w:p>
        </w:tc>
      </w:tr>
      <w:tr w:rsidR="00DD05EE" w14:paraId="514ACBA7" w14:textId="77777777" w:rsidTr="00D04A67">
        <w:trPr>
          <w:jc w:val="center"/>
        </w:trPr>
        <w:tc>
          <w:tcPr>
            <w:tcW w:w="1885" w:type="dxa"/>
            <w:vAlign w:val="center"/>
          </w:tcPr>
          <w:p w14:paraId="407FA50B" w14:textId="3A0E2CB8" w:rsidR="00DD05EE" w:rsidRDefault="00DD05EE" w:rsidP="00D04A67">
            <w:pPr>
              <w:jc w:val="center"/>
              <w:rPr>
                <w:lang w:val="en-US"/>
              </w:rPr>
            </w:pPr>
            <w:r>
              <w:rPr>
                <w:lang w:val="en-US"/>
              </w:rPr>
              <w:t>6.6.3.5.3</w:t>
            </w:r>
          </w:p>
        </w:tc>
        <w:tc>
          <w:tcPr>
            <w:tcW w:w="2970" w:type="dxa"/>
            <w:vAlign w:val="center"/>
          </w:tcPr>
          <w:p w14:paraId="7BEB7F71" w14:textId="7409639C" w:rsidR="00DD05EE" w:rsidRDefault="00DD05EE" w:rsidP="00D04A67">
            <w:pPr>
              <w:rPr>
                <w:lang w:val="en-US"/>
              </w:rPr>
            </w:pPr>
            <w:r>
              <w:rPr>
                <w:lang w:val="en-US"/>
              </w:rPr>
              <w:t>Additional Requirements</w:t>
            </w:r>
          </w:p>
        </w:tc>
        <w:tc>
          <w:tcPr>
            <w:tcW w:w="3600" w:type="dxa"/>
            <w:vAlign w:val="center"/>
          </w:tcPr>
          <w:p w14:paraId="06C4DCF5" w14:textId="77777777" w:rsidR="00C017A0" w:rsidRPr="00997173" w:rsidRDefault="00C017A0" w:rsidP="00C017A0">
            <w:pPr>
              <w:rPr>
                <w:b/>
                <w:bCs/>
                <w:color w:val="000000" w:themeColor="text1"/>
                <w:lang w:val="en-US"/>
              </w:rPr>
            </w:pPr>
            <w:r w:rsidRPr="00997173">
              <w:rPr>
                <w:b/>
                <w:bCs/>
                <w:color w:val="000000" w:themeColor="text1"/>
                <w:lang w:val="en-US"/>
              </w:rPr>
              <w:t>Operating band unwanted emissions are included via reference to the old FCC Order DA 10-534.</w:t>
            </w:r>
          </w:p>
          <w:p w14:paraId="14851A33" w14:textId="495D5AE6" w:rsidR="00DD05EE" w:rsidRPr="00997173" w:rsidRDefault="00C017A0" w:rsidP="00C017A0">
            <w:pPr>
              <w:rPr>
                <w:b/>
                <w:bCs/>
                <w:lang w:val="en-US"/>
              </w:rPr>
            </w:pPr>
            <w:r w:rsidRPr="00997173">
              <w:rPr>
                <w:b/>
                <w:bCs/>
                <w:color w:val="000000" w:themeColor="text1"/>
                <w:lang w:val="en-US"/>
              </w:rPr>
              <w:t>Update DA 10-534 with 20-48A1</w:t>
            </w:r>
          </w:p>
        </w:tc>
      </w:tr>
      <w:tr w:rsidR="00DD05EE" w14:paraId="001C22A3" w14:textId="77777777" w:rsidTr="00D04A67">
        <w:trPr>
          <w:jc w:val="center"/>
        </w:trPr>
        <w:tc>
          <w:tcPr>
            <w:tcW w:w="1885" w:type="dxa"/>
            <w:vAlign w:val="center"/>
          </w:tcPr>
          <w:p w14:paraId="3D739731" w14:textId="2EDF94BA" w:rsidR="00DD05EE" w:rsidRDefault="00DD05EE" w:rsidP="00D04A67">
            <w:pPr>
              <w:jc w:val="center"/>
              <w:rPr>
                <w:lang w:val="en-US"/>
              </w:rPr>
            </w:pPr>
            <w:r>
              <w:rPr>
                <w:lang w:val="en-US"/>
              </w:rPr>
              <w:lastRenderedPageBreak/>
              <w:t>6.6.4.5.4</w:t>
            </w:r>
          </w:p>
        </w:tc>
        <w:tc>
          <w:tcPr>
            <w:tcW w:w="2970" w:type="dxa"/>
            <w:vAlign w:val="center"/>
          </w:tcPr>
          <w:p w14:paraId="167BFE42" w14:textId="2499B8B0" w:rsidR="00DD05EE" w:rsidRDefault="00DD05EE" w:rsidP="00D04A67">
            <w:pPr>
              <w:rPr>
                <w:lang w:val="en-US"/>
              </w:rPr>
            </w:pPr>
            <w:r>
              <w:rPr>
                <w:lang w:val="en-US"/>
              </w:rPr>
              <w:t>Co-existence with other systems in the same geographic area</w:t>
            </w:r>
          </w:p>
        </w:tc>
        <w:tc>
          <w:tcPr>
            <w:tcW w:w="3600" w:type="dxa"/>
            <w:vAlign w:val="center"/>
          </w:tcPr>
          <w:p w14:paraId="2DD5DA15" w14:textId="6700A84C" w:rsidR="00DD05EE" w:rsidRDefault="00C017A0" w:rsidP="009D5862">
            <w:pPr>
              <w:rPr>
                <w:lang w:val="en-US"/>
              </w:rPr>
            </w:pPr>
            <w:r>
              <w:rPr>
                <w:lang w:val="en-US"/>
              </w:rPr>
              <w:t xml:space="preserve">No </w:t>
            </w:r>
            <w:r w:rsidR="009D5862">
              <w:rPr>
                <w:lang w:val="en-US"/>
              </w:rPr>
              <w:t>c</w:t>
            </w:r>
            <w:r>
              <w:rPr>
                <w:lang w:val="en-US"/>
              </w:rPr>
              <w:t>hange as regulatory updates do not update co-existence requirements with base station of other bands</w:t>
            </w:r>
          </w:p>
        </w:tc>
      </w:tr>
      <w:tr w:rsidR="00DD05EE" w14:paraId="1C014DC7" w14:textId="77777777" w:rsidTr="00D04A67">
        <w:trPr>
          <w:jc w:val="center"/>
        </w:trPr>
        <w:tc>
          <w:tcPr>
            <w:tcW w:w="1885" w:type="dxa"/>
            <w:vAlign w:val="center"/>
          </w:tcPr>
          <w:p w14:paraId="526973DF" w14:textId="09574CBF" w:rsidR="00DD05EE" w:rsidRDefault="00DD05EE" w:rsidP="00D04A67">
            <w:pPr>
              <w:jc w:val="center"/>
              <w:rPr>
                <w:lang w:val="en-US"/>
              </w:rPr>
            </w:pPr>
            <w:r>
              <w:rPr>
                <w:lang w:val="en-US"/>
              </w:rPr>
              <w:t>6.6.4.5.5</w:t>
            </w:r>
          </w:p>
        </w:tc>
        <w:tc>
          <w:tcPr>
            <w:tcW w:w="2970" w:type="dxa"/>
            <w:vAlign w:val="center"/>
          </w:tcPr>
          <w:p w14:paraId="328F15BE" w14:textId="4A1393D7" w:rsidR="00DD05EE" w:rsidRDefault="00DD05EE" w:rsidP="00D04A67">
            <w:pPr>
              <w:rPr>
                <w:lang w:val="en-US"/>
              </w:rPr>
            </w:pPr>
            <w:r>
              <w:rPr>
                <w:lang w:val="en-US"/>
              </w:rPr>
              <w:t>Co-location with other base stations</w:t>
            </w:r>
          </w:p>
        </w:tc>
        <w:tc>
          <w:tcPr>
            <w:tcW w:w="3600" w:type="dxa"/>
            <w:vAlign w:val="center"/>
          </w:tcPr>
          <w:p w14:paraId="3641F92F" w14:textId="432694AD" w:rsidR="00DD05EE" w:rsidRDefault="00C017A0" w:rsidP="009D5862">
            <w:pPr>
              <w:rPr>
                <w:lang w:val="en-US"/>
              </w:rPr>
            </w:pPr>
            <w:r>
              <w:rPr>
                <w:lang w:val="en-US"/>
              </w:rPr>
              <w:t xml:space="preserve">No </w:t>
            </w:r>
            <w:r w:rsidR="009D5862">
              <w:rPr>
                <w:lang w:val="en-US"/>
              </w:rPr>
              <w:t>c</w:t>
            </w:r>
            <w:r>
              <w:rPr>
                <w:lang w:val="en-US"/>
              </w:rPr>
              <w:t>hange as regulatory updates do not update co-location requirements with base station of other bands</w:t>
            </w:r>
          </w:p>
        </w:tc>
      </w:tr>
      <w:tr w:rsidR="00DD05EE" w14:paraId="199A826B" w14:textId="77777777" w:rsidTr="00D04A67">
        <w:trPr>
          <w:jc w:val="center"/>
        </w:trPr>
        <w:tc>
          <w:tcPr>
            <w:tcW w:w="1885" w:type="dxa"/>
            <w:vAlign w:val="center"/>
          </w:tcPr>
          <w:p w14:paraId="6D401DD5" w14:textId="1713CCB5" w:rsidR="00DD05EE" w:rsidRDefault="00DD05EE" w:rsidP="00D04A67">
            <w:pPr>
              <w:jc w:val="center"/>
              <w:rPr>
                <w:lang w:val="en-US"/>
              </w:rPr>
            </w:pPr>
            <w:r>
              <w:rPr>
                <w:lang w:val="en-US"/>
              </w:rPr>
              <w:t>7.6.5.1</w:t>
            </w:r>
          </w:p>
        </w:tc>
        <w:tc>
          <w:tcPr>
            <w:tcW w:w="2970" w:type="dxa"/>
            <w:vAlign w:val="center"/>
          </w:tcPr>
          <w:p w14:paraId="4FC56718" w14:textId="646FA399" w:rsidR="00DD05EE" w:rsidRDefault="00DD05EE" w:rsidP="00D04A67">
            <w:pPr>
              <w:rPr>
                <w:lang w:val="en-US"/>
              </w:rPr>
            </w:pPr>
            <w:r>
              <w:rPr>
                <w:lang w:val="en-US"/>
              </w:rPr>
              <w:t>General requirement (blocking)</w:t>
            </w:r>
          </w:p>
        </w:tc>
        <w:tc>
          <w:tcPr>
            <w:tcW w:w="3600" w:type="dxa"/>
            <w:vAlign w:val="center"/>
          </w:tcPr>
          <w:p w14:paraId="6310E127" w14:textId="5BDBA057" w:rsidR="00DD05EE" w:rsidRDefault="00C017A0" w:rsidP="009D5862">
            <w:pPr>
              <w:rPr>
                <w:lang w:val="en-US"/>
              </w:rPr>
            </w:pPr>
            <w:r>
              <w:rPr>
                <w:lang w:val="en-US"/>
              </w:rPr>
              <w:t xml:space="preserve">No </w:t>
            </w:r>
            <w:r w:rsidR="009D5862">
              <w:rPr>
                <w:lang w:val="en-US"/>
              </w:rPr>
              <w:t>c</w:t>
            </w:r>
            <w:r>
              <w:rPr>
                <w:lang w:val="en-US"/>
              </w:rPr>
              <w:t>hange as the regulatory update is to the transmitter emissions.</w:t>
            </w:r>
          </w:p>
        </w:tc>
      </w:tr>
      <w:tr w:rsidR="00DD05EE" w14:paraId="700CA1E6" w14:textId="77777777" w:rsidTr="00D04A67">
        <w:trPr>
          <w:jc w:val="center"/>
        </w:trPr>
        <w:tc>
          <w:tcPr>
            <w:tcW w:w="1885" w:type="dxa"/>
            <w:vAlign w:val="center"/>
          </w:tcPr>
          <w:p w14:paraId="5789EFE7" w14:textId="7755218D" w:rsidR="00DD05EE" w:rsidRDefault="00DD05EE" w:rsidP="00D04A67">
            <w:pPr>
              <w:jc w:val="center"/>
              <w:rPr>
                <w:lang w:val="en-US"/>
              </w:rPr>
            </w:pPr>
            <w:r>
              <w:rPr>
                <w:lang w:val="en-US"/>
              </w:rPr>
              <w:t>7.6.5.2</w:t>
            </w:r>
          </w:p>
        </w:tc>
        <w:tc>
          <w:tcPr>
            <w:tcW w:w="2970" w:type="dxa"/>
            <w:vAlign w:val="center"/>
          </w:tcPr>
          <w:p w14:paraId="61C55120" w14:textId="77777777" w:rsidR="00DD05EE" w:rsidRDefault="00DD05EE" w:rsidP="00D04A67">
            <w:pPr>
              <w:rPr>
                <w:lang w:val="en-US"/>
              </w:rPr>
            </w:pPr>
            <w:r>
              <w:rPr>
                <w:lang w:val="en-US"/>
              </w:rPr>
              <w:t>Co-location with other base stations</w:t>
            </w:r>
          </w:p>
        </w:tc>
        <w:tc>
          <w:tcPr>
            <w:tcW w:w="3600" w:type="dxa"/>
            <w:vAlign w:val="center"/>
          </w:tcPr>
          <w:p w14:paraId="69C61B27" w14:textId="6FAE1F3F" w:rsidR="00DD05EE" w:rsidRDefault="00C017A0" w:rsidP="009D5862">
            <w:pPr>
              <w:rPr>
                <w:lang w:val="en-US"/>
              </w:rPr>
            </w:pPr>
            <w:r>
              <w:rPr>
                <w:lang w:val="en-US"/>
              </w:rPr>
              <w:t xml:space="preserve">No </w:t>
            </w:r>
            <w:r w:rsidR="009D5862">
              <w:rPr>
                <w:lang w:val="en-US"/>
              </w:rPr>
              <w:t>c</w:t>
            </w:r>
            <w:r>
              <w:rPr>
                <w:lang w:val="en-US"/>
              </w:rPr>
              <w:t>hange as the regulatory update is to the transmitter emissions.</w:t>
            </w:r>
          </w:p>
        </w:tc>
      </w:tr>
    </w:tbl>
    <w:p w14:paraId="2FABE2A0" w14:textId="01B38542" w:rsidR="00DD05EE" w:rsidRPr="00B5599E" w:rsidRDefault="00DD05EE" w:rsidP="00DD05EE">
      <w:pPr>
        <w:pStyle w:val="Caption"/>
        <w:jc w:val="center"/>
        <w:rPr>
          <w:lang w:val="en-US"/>
        </w:rPr>
      </w:pPr>
      <w:r>
        <w:t xml:space="preserve">Table </w:t>
      </w:r>
      <w:r>
        <w:fldChar w:fldCharType="begin"/>
      </w:r>
      <w:r>
        <w:instrText xml:space="preserve"> SEQ Table \* ARABIC </w:instrText>
      </w:r>
      <w:r>
        <w:fldChar w:fldCharType="separate"/>
      </w:r>
      <w:r w:rsidR="00440CC0">
        <w:rPr>
          <w:noProof/>
        </w:rPr>
        <w:t>3</w:t>
      </w:r>
      <w:r>
        <w:fldChar w:fldCharType="end"/>
      </w:r>
      <w:r>
        <w:t>: Required Changes to TS 36.</w:t>
      </w:r>
      <w:r w:rsidR="00DD1300">
        <w:t>141</w:t>
      </w:r>
    </w:p>
    <w:p w14:paraId="4F3BEB65" w14:textId="48C269D7" w:rsidR="00DD05EE" w:rsidRDefault="00DD05EE" w:rsidP="00DD05EE">
      <w:pPr>
        <w:rPr>
          <w:lang w:val="en-US"/>
        </w:rPr>
      </w:pPr>
    </w:p>
    <w:p w14:paraId="7FB4131A" w14:textId="04FAFABC" w:rsidR="00DD1300" w:rsidRPr="00DD1300" w:rsidRDefault="00316977" w:rsidP="00D92211">
      <w:pPr>
        <w:pStyle w:val="Heading3"/>
        <w:rPr>
          <w:lang w:val="en-US"/>
        </w:rPr>
      </w:pPr>
      <w:r>
        <w:rPr>
          <w:lang w:val="en-US"/>
        </w:rPr>
        <w:t xml:space="preserve">Band Specific Clauses in </w:t>
      </w:r>
      <w:r w:rsidR="00DD1300">
        <w:rPr>
          <w:lang w:val="en-US"/>
        </w:rPr>
        <w:t>TS 36.113</w:t>
      </w:r>
    </w:p>
    <w:tbl>
      <w:tblPr>
        <w:tblStyle w:val="TableGrid"/>
        <w:tblW w:w="0" w:type="auto"/>
        <w:jc w:val="center"/>
        <w:tblLook w:val="04A0" w:firstRow="1" w:lastRow="0" w:firstColumn="1" w:lastColumn="0" w:noHBand="0" w:noVBand="1"/>
      </w:tblPr>
      <w:tblGrid>
        <w:gridCol w:w="1885"/>
        <w:gridCol w:w="2970"/>
        <w:gridCol w:w="3600"/>
      </w:tblGrid>
      <w:tr w:rsidR="00DD1300" w14:paraId="02458A3B" w14:textId="77777777" w:rsidTr="00D04A67">
        <w:trPr>
          <w:jc w:val="center"/>
        </w:trPr>
        <w:tc>
          <w:tcPr>
            <w:tcW w:w="1885" w:type="dxa"/>
            <w:shd w:val="clear" w:color="auto" w:fill="DEEAF6" w:themeFill="accent5" w:themeFillTint="33"/>
            <w:vAlign w:val="bottom"/>
          </w:tcPr>
          <w:p w14:paraId="3A4DD497" w14:textId="77777777" w:rsidR="00DD1300" w:rsidRDefault="00DD1300" w:rsidP="00D04A67">
            <w:pPr>
              <w:jc w:val="center"/>
              <w:rPr>
                <w:lang w:val="en-US"/>
              </w:rPr>
            </w:pPr>
            <w:r>
              <w:rPr>
                <w:lang w:val="en-US"/>
              </w:rPr>
              <w:t>Clause</w:t>
            </w:r>
          </w:p>
        </w:tc>
        <w:tc>
          <w:tcPr>
            <w:tcW w:w="2970" w:type="dxa"/>
            <w:shd w:val="clear" w:color="auto" w:fill="DEEAF6" w:themeFill="accent5" w:themeFillTint="33"/>
            <w:vAlign w:val="bottom"/>
          </w:tcPr>
          <w:p w14:paraId="56E18058" w14:textId="77777777" w:rsidR="00DD1300" w:rsidRDefault="00DD1300" w:rsidP="00D04A67">
            <w:pPr>
              <w:jc w:val="center"/>
              <w:rPr>
                <w:lang w:val="en-US"/>
              </w:rPr>
            </w:pPr>
            <w:r>
              <w:rPr>
                <w:lang w:val="en-US"/>
              </w:rPr>
              <w:t>Description</w:t>
            </w:r>
          </w:p>
        </w:tc>
        <w:tc>
          <w:tcPr>
            <w:tcW w:w="3600" w:type="dxa"/>
            <w:shd w:val="clear" w:color="auto" w:fill="DEEAF6" w:themeFill="accent5" w:themeFillTint="33"/>
            <w:vAlign w:val="bottom"/>
          </w:tcPr>
          <w:p w14:paraId="2405817E" w14:textId="77777777" w:rsidR="00DD1300" w:rsidRDefault="00DD1300" w:rsidP="00D04A67">
            <w:pPr>
              <w:jc w:val="center"/>
              <w:rPr>
                <w:lang w:val="en-US"/>
              </w:rPr>
            </w:pPr>
            <w:r>
              <w:rPr>
                <w:lang w:val="en-US"/>
              </w:rPr>
              <w:t>Change Description</w:t>
            </w:r>
          </w:p>
        </w:tc>
      </w:tr>
      <w:tr w:rsidR="00DD1300" w14:paraId="207E0353" w14:textId="77777777" w:rsidTr="00D04A67">
        <w:trPr>
          <w:jc w:val="center"/>
        </w:trPr>
        <w:tc>
          <w:tcPr>
            <w:tcW w:w="1885" w:type="dxa"/>
            <w:vAlign w:val="center"/>
          </w:tcPr>
          <w:p w14:paraId="40D4A98A" w14:textId="4F2322AD" w:rsidR="00DD1300" w:rsidRDefault="00DD1300" w:rsidP="00D04A67">
            <w:pPr>
              <w:jc w:val="center"/>
              <w:rPr>
                <w:lang w:val="en-US"/>
              </w:rPr>
            </w:pPr>
            <w:r>
              <w:rPr>
                <w:lang w:val="en-US"/>
              </w:rPr>
              <w:t>4.5.2</w:t>
            </w:r>
          </w:p>
        </w:tc>
        <w:tc>
          <w:tcPr>
            <w:tcW w:w="2970" w:type="dxa"/>
            <w:vAlign w:val="center"/>
          </w:tcPr>
          <w:p w14:paraId="3978DE24" w14:textId="74B40C7D" w:rsidR="00DD1300" w:rsidRDefault="00DD1300" w:rsidP="00D04A67">
            <w:pPr>
              <w:rPr>
                <w:lang w:val="en-US"/>
              </w:rPr>
            </w:pPr>
            <w:r>
              <w:rPr>
                <w:lang w:val="en-US"/>
              </w:rPr>
              <w:t>Receiver exclusion band</w:t>
            </w:r>
          </w:p>
        </w:tc>
        <w:tc>
          <w:tcPr>
            <w:tcW w:w="3600" w:type="dxa"/>
            <w:vAlign w:val="center"/>
          </w:tcPr>
          <w:p w14:paraId="6CEECEBC" w14:textId="24548B01" w:rsidR="00DD1300" w:rsidRDefault="00C017A0" w:rsidP="009D5862">
            <w:pPr>
              <w:rPr>
                <w:lang w:val="en-US"/>
              </w:rPr>
            </w:pPr>
            <w:r>
              <w:rPr>
                <w:lang w:val="en-US"/>
              </w:rPr>
              <w:t xml:space="preserve">No </w:t>
            </w:r>
            <w:r w:rsidR="009D5862">
              <w:rPr>
                <w:lang w:val="en-US"/>
              </w:rPr>
              <w:t>c</w:t>
            </w:r>
            <w:r>
              <w:rPr>
                <w:lang w:val="en-US"/>
              </w:rPr>
              <w:t>hange as the band specification is unchanged by the regulatory update</w:t>
            </w:r>
          </w:p>
        </w:tc>
      </w:tr>
    </w:tbl>
    <w:p w14:paraId="65634960" w14:textId="3130A15A" w:rsidR="00DD05EE" w:rsidRDefault="00DD1300" w:rsidP="009D5862">
      <w:pPr>
        <w:pStyle w:val="Caption"/>
        <w:jc w:val="center"/>
        <w:rPr>
          <w:lang w:val="en-US"/>
        </w:rPr>
      </w:pPr>
      <w:r>
        <w:t xml:space="preserve">Table </w:t>
      </w:r>
      <w:r>
        <w:fldChar w:fldCharType="begin"/>
      </w:r>
      <w:r>
        <w:instrText xml:space="preserve"> SEQ Table \* ARABIC </w:instrText>
      </w:r>
      <w:r>
        <w:fldChar w:fldCharType="separate"/>
      </w:r>
      <w:r w:rsidR="00440CC0">
        <w:rPr>
          <w:noProof/>
        </w:rPr>
        <w:t>4</w:t>
      </w:r>
      <w:r>
        <w:fldChar w:fldCharType="end"/>
      </w:r>
      <w:r>
        <w:t>: Required Changes to TS 36.1</w:t>
      </w:r>
      <w:r w:rsidR="00284011">
        <w:t>13</w:t>
      </w:r>
    </w:p>
    <w:p w14:paraId="4658DC4B" w14:textId="77777777" w:rsidR="00DD1300" w:rsidRDefault="00DD1300" w:rsidP="00DD1300">
      <w:pPr>
        <w:rPr>
          <w:lang w:val="en-US"/>
        </w:rPr>
      </w:pPr>
    </w:p>
    <w:p w14:paraId="5A07F79F" w14:textId="5BB2856A" w:rsidR="00DD1300" w:rsidRPr="00DD1300" w:rsidRDefault="00316977" w:rsidP="00D92211">
      <w:pPr>
        <w:pStyle w:val="Heading3"/>
        <w:rPr>
          <w:lang w:val="en-US"/>
        </w:rPr>
      </w:pPr>
      <w:r>
        <w:rPr>
          <w:lang w:val="en-US"/>
        </w:rPr>
        <w:t xml:space="preserve">Band Specific Clauses in </w:t>
      </w:r>
      <w:r w:rsidR="00DD1300">
        <w:rPr>
          <w:lang w:val="en-US"/>
        </w:rPr>
        <w:t>TS 37.113</w:t>
      </w:r>
    </w:p>
    <w:tbl>
      <w:tblPr>
        <w:tblStyle w:val="TableGrid"/>
        <w:tblW w:w="0" w:type="auto"/>
        <w:jc w:val="center"/>
        <w:tblLook w:val="04A0" w:firstRow="1" w:lastRow="0" w:firstColumn="1" w:lastColumn="0" w:noHBand="0" w:noVBand="1"/>
      </w:tblPr>
      <w:tblGrid>
        <w:gridCol w:w="1885"/>
        <w:gridCol w:w="2970"/>
        <w:gridCol w:w="3600"/>
      </w:tblGrid>
      <w:tr w:rsidR="00DD1300" w14:paraId="61BBF633" w14:textId="77777777" w:rsidTr="00D04A67">
        <w:trPr>
          <w:jc w:val="center"/>
        </w:trPr>
        <w:tc>
          <w:tcPr>
            <w:tcW w:w="1885" w:type="dxa"/>
            <w:shd w:val="clear" w:color="auto" w:fill="DEEAF6" w:themeFill="accent5" w:themeFillTint="33"/>
            <w:vAlign w:val="bottom"/>
          </w:tcPr>
          <w:p w14:paraId="7EB36873" w14:textId="77777777" w:rsidR="00DD1300" w:rsidRDefault="00DD1300" w:rsidP="00D04A67">
            <w:pPr>
              <w:jc w:val="center"/>
              <w:rPr>
                <w:lang w:val="en-US"/>
              </w:rPr>
            </w:pPr>
            <w:r>
              <w:rPr>
                <w:lang w:val="en-US"/>
              </w:rPr>
              <w:t>Clause</w:t>
            </w:r>
          </w:p>
        </w:tc>
        <w:tc>
          <w:tcPr>
            <w:tcW w:w="2970" w:type="dxa"/>
            <w:shd w:val="clear" w:color="auto" w:fill="DEEAF6" w:themeFill="accent5" w:themeFillTint="33"/>
            <w:vAlign w:val="bottom"/>
          </w:tcPr>
          <w:p w14:paraId="43BAEDE0" w14:textId="77777777" w:rsidR="00DD1300" w:rsidRDefault="00DD1300" w:rsidP="00D04A67">
            <w:pPr>
              <w:jc w:val="center"/>
              <w:rPr>
                <w:lang w:val="en-US"/>
              </w:rPr>
            </w:pPr>
            <w:r>
              <w:rPr>
                <w:lang w:val="en-US"/>
              </w:rPr>
              <w:t>Description</w:t>
            </w:r>
          </w:p>
        </w:tc>
        <w:tc>
          <w:tcPr>
            <w:tcW w:w="3600" w:type="dxa"/>
            <w:shd w:val="clear" w:color="auto" w:fill="DEEAF6" w:themeFill="accent5" w:themeFillTint="33"/>
            <w:vAlign w:val="bottom"/>
          </w:tcPr>
          <w:p w14:paraId="75448C01" w14:textId="77777777" w:rsidR="00DD1300" w:rsidRDefault="00DD1300" w:rsidP="00D04A67">
            <w:pPr>
              <w:jc w:val="center"/>
              <w:rPr>
                <w:lang w:val="en-US"/>
              </w:rPr>
            </w:pPr>
            <w:r>
              <w:rPr>
                <w:lang w:val="en-US"/>
              </w:rPr>
              <w:t>Change Description</w:t>
            </w:r>
          </w:p>
        </w:tc>
      </w:tr>
      <w:tr w:rsidR="00DD1300" w14:paraId="0368A598" w14:textId="77777777" w:rsidTr="00D04A67">
        <w:trPr>
          <w:jc w:val="center"/>
        </w:trPr>
        <w:tc>
          <w:tcPr>
            <w:tcW w:w="1885" w:type="dxa"/>
            <w:vAlign w:val="center"/>
          </w:tcPr>
          <w:p w14:paraId="02E0FBD7" w14:textId="7594D1DA" w:rsidR="00DD1300" w:rsidRDefault="00DD1300" w:rsidP="00D04A67">
            <w:pPr>
              <w:jc w:val="center"/>
              <w:rPr>
                <w:lang w:val="en-US"/>
              </w:rPr>
            </w:pPr>
            <w:r>
              <w:rPr>
                <w:lang w:val="en-US"/>
              </w:rPr>
              <w:t>4.4.2</w:t>
            </w:r>
          </w:p>
        </w:tc>
        <w:tc>
          <w:tcPr>
            <w:tcW w:w="2970" w:type="dxa"/>
            <w:vAlign w:val="center"/>
          </w:tcPr>
          <w:p w14:paraId="0C2A1D82" w14:textId="77777777" w:rsidR="00DD1300" w:rsidRDefault="00DD1300" w:rsidP="00D04A67">
            <w:pPr>
              <w:rPr>
                <w:lang w:val="en-US"/>
              </w:rPr>
            </w:pPr>
            <w:r>
              <w:rPr>
                <w:lang w:val="en-US"/>
              </w:rPr>
              <w:t>Receiver exclusion band</w:t>
            </w:r>
          </w:p>
        </w:tc>
        <w:tc>
          <w:tcPr>
            <w:tcW w:w="3600" w:type="dxa"/>
            <w:vAlign w:val="center"/>
          </w:tcPr>
          <w:p w14:paraId="46BAB2C2" w14:textId="7FB18362" w:rsidR="00DD1300" w:rsidRDefault="00DD1300" w:rsidP="009D5862">
            <w:pPr>
              <w:rPr>
                <w:lang w:val="en-US"/>
              </w:rPr>
            </w:pPr>
            <w:r>
              <w:rPr>
                <w:lang w:val="en-US"/>
              </w:rPr>
              <w:t xml:space="preserve">No </w:t>
            </w:r>
            <w:r w:rsidR="009D5862">
              <w:rPr>
                <w:lang w:val="en-US"/>
              </w:rPr>
              <w:t>c</w:t>
            </w:r>
            <w:r>
              <w:rPr>
                <w:lang w:val="en-US"/>
              </w:rPr>
              <w:t>hange</w:t>
            </w:r>
            <w:r w:rsidR="00C017A0">
              <w:rPr>
                <w:lang w:val="en-US"/>
              </w:rPr>
              <w:t xml:space="preserve"> as the band specification is unchanged by the regulatory update</w:t>
            </w:r>
          </w:p>
        </w:tc>
      </w:tr>
    </w:tbl>
    <w:p w14:paraId="60A57CB4" w14:textId="02390DF2" w:rsidR="00DD1300" w:rsidRDefault="00DD1300" w:rsidP="00DD1300">
      <w:pPr>
        <w:pStyle w:val="Caption"/>
        <w:jc w:val="center"/>
      </w:pPr>
      <w:r>
        <w:t xml:space="preserve">Table </w:t>
      </w:r>
      <w:r>
        <w:fldChar w:fldCharType="begin"/>
      </w:r>
      <w:r>
        <w:instrText xml:space="preserve"> SEQ Table \* ARABIC </w:instrText>
      </w:r>
      <w:r>
        <w:fldChar w:fldCharType="separate"/>
      </w:r>
      <w:r w:rsidR="00440CC0">
        <w:rPr>
          <w:noProof/>
        </w:rPr>
        <w:t>5</w:t>
      </w:r>
      <w:r>
        <w:fldChar w:fldCharType="end"/>
      </w:r>
      <w:r>
        <w:t>: Required Changes to TS 3</w:t>
      </w:r>
      <w:r w:rsidR="00964721">
        <w:t>7.113</w:t>
      </w:r>
    </w:p>
    <w:p w14:paraId="3107BF61" w14:textId="77777777" w:rsidR="00284011" w:rsidRPr="00284011" w:rsidRDefault="00284011" w:rsidP="00284011"/>
    <w:p w14:paraId="4B085516" w14:textId="6929CAF7" w:rsidR="00284011" w:rsidRPr="00DD1300" w:rsidRDefault="00284011" w:rsidP="00D92211">
      <w:pPr>
        <w:pStyle w:val="Heading3"/>
        <w:rPr>
          <w:lang w:val="en-US"/>
        </w:rPr>
      </w:pPr>
      <w:r>
        <w:rPr>
          <w:lang w:val="en-US"/>
        </w:rPr>
        <w:t>Band Specific Clauses in TS 37.105</w:t>
      </w:r>
    </w:p>
    <w:tbl>
      <w:tblPr>
        <w:tblStyle w:val="TableGrid"/>
        <w:tblW w:w="0" w:type="auto"/>
        <w:jc w:val="center"/>
        <w:tblLook w:val="04A0" w:firstRow="1" w:lastRow="0" w:firstColumn="1" w:lastColumn="0" w:noHBand="0" w:noVBand="1"/>
      </w:tblPr>
      <w:tblGrid>
        <w:gridCol w:w="1885"/>
        <w:gridCol w:w="2970"/>
        <w:gridCol w:w="3600"/>
      </w:tblGrid>
      <w:tr w:rsidR="00284011" w14:paraId="5535F585" w14:textId="77777777" w:rsidTr="00D04A67">
        <w:trPr>
          <w:jc w:val="center"/>
        </w:trPr>
        <w:tc>
          <w:tcPr>
            <w:tcW w:w="1885" w:type="dxa"/>
            <w:shd w:val="clear" w:color="auto" w:fill="DEEAF6" w:themeFill="accent5" w:themeFillTint="33"/>
            <w:vAlign w:val="bottom"/>
          </w:tcPr>
          <w:p w14:paraId="19B4FAEC" w14:textId="77777777" w:rsidR="00284011" w:rsidRDefault="00284011" w:rsidP="00D04A67">
            <w:pPr>
              <w:jc w:val="center"/>
              <w:rPr>
                <w:lang w:val="en-US"/>
              </w:rPr>
            </w:pPr>
            <w:r>
              <w:rPr>
                <w:lang w:val="en-US"/>
              </w:rPr>
              <w:t>Clause</w:t>
            </w:r>
          </w:p>
        </w:tc>
        <w:tc>
          <w:tcPr>
            <w:tcW w:w="2970" w:type="dxa"/>
            <w:shd w:val="clear" w:color="auto" w:fill="DEEAF6" w:themeFill="accent5" w:themeFillTint="33"/>
            <w:vAlign w:val="bottom"/>
          </w:tcPr>
          <w:p w14:paraId="4F0ADF9D" w14:textId="77777777" w:rsidR="00284011" w:rsidRDefault="00284011" w:rsidP="00D04A67">
            <w:pPr>
              <w:jc w:val="center"/>
              <w:rPr>
                <w:lang w:val="en-US"/>
              </w:rPr>
            </w:pPr>
            <w:r>
              <w:rPr>
                <w:lang w:val="en-US"/>
              </w:rPr>
              <w:t>Description</w:t>
            </w:r>
          </w:p>
        </w:tc>
        <w:tc>
          <w:tcPr>
            <w:tcW w:w="3600" w:type="dxa"/>
            <w:shd w:val="clear" w:color="auto" w:fill="DEEAF6" w:themeFill="accent5" w:themeFillTint="33"/>
            <w:vAlign w:val="bottom"/>
          </w:tcPr>
          <w:p w14:paraId="6F31667E" w14:textId="77777777" w:rsidR="00284011" w:rsidRDefault="00284011" w:rsidP="00D04A67">
            <w:pPr>
              <w:jc w:val="center"/>
              <w:rPr>
                <w:lang w:val="en-US"/>
              </w:rPr>
            </w:pPr>
            <w:r>
              <w:rPr>
                <w:lang w:val="en-US"/>
              </w:rPr>
              <w:t>Change Description</w:t>
            </w:r>
          </w:p>
        </w:tc>
      </w:tr>
      <w:tr w:rsidR="00284011" w14:paraId="3EF5614F" w14:textId="77777777" w:rsidTr="00D04A67">
        <w:trPr>
          <w:jc w:val="center"/>
        </w:trPr>
        <w:tc>
          <w:tcPr>
            <w:tcW w:w="1885" w:type="dxa"/>
            <w:vAlign w:val="center"/>
          </w:tcPr>
          <w:p w14:paraId="1218D200" w14:textId="7AE6653F" w:rsidR="00284011" w:rsidRDefault="00284011" w:rsidP="00D04A67">
            <w:pPr>
              <w:jc w:val="center"/>
              <w:rPr>
                <w:lang w:val="en-US"/>
              </w:rPr>
            </w:pPr>
            <w:r>
              <w:rPr>
                <w:lang w:val="en-US"/>
              </w:rPr>
              <w:t>4.5</w:t>
            </w:r>
          </w:p>
        </w:tc>
        <w:tc>
          <w:tcPr>
            <w:tcW w:w="2970" w:type="dxa"/>
            <w:vAlign w:val="center"/>
          </w:tcPr>
          <w:p w14:paraId="5D3D05F1" w14:textId="3F0BDD38" w:rsidR="00284011" w:rsidRDefault="00284011" w:rsidP="00D04A67">
            <w:pPr>
              <w:rPr>
                <w:lang w:val="en-US"/>
              </w:rPr>
            </w:pPr>
            <w:r>
              <w:rPr>
                <w:lang w:val="en-US"/>
              </w:rPr>
              <w:t>Regional Requirements</w:t>
            </w:r>
          </w:p>
        </w:tc>
        <w:tc>
          <w:tcPr>
            <w:tcW w:w="3600" w:type="dxa"/>
            <w:vAlign w:val="center"/>
          </w:tcPr>
          <w:p w14:paraId="0919D462" w14:textId="1BD28F74" w:rsidR="00284011" w:rsidRDefault="00284011" w:rsidP="009D5862">
            <w:pPr>
              <w:rPr>
                <w:lang w:val="en-US"/>
              </w:rPr>
            </w:pPr>
            <w:r>
              <w:rPr>
                <w:lang w:val="en-US"/>
              </w:rPr>
              <w:t xml:space="preserve">No </w:t>
            </w:r>
            <w:r w:rsidR="009D5862">
              <w:rPr>
                <w:lang w:val="en-US"/>
              </w:rPr>
              <w:t>c</w:t>
            </w:r>
            <w:r>
              <w:rPr>
                <w:lang w:val="en-US"/>
              </w:rPr>
              <w:t>hange as Table 4.5-1 captures requirements to comply with FCC in clause 6.6.5</w:t>
            </w:r>
          </w:p>
        </w:tc>
      </w:tr>
      <w:tr w:rsidR="00284011" w14:paraId="2776531A" w14:textId="77777777" w:rsidTr="00D04A67">
        <w:trPr>
          <w:jc w:val="center"/>
        </w:trPr>
        <w:tc>
          <w:tcPr>
            <w:tcW w:w="1885" w:type="dxa"/>
            <w:vAlign w:val="center"/>
          </w:tcPr>
          <w:p w14:paraId="2E6B3FD0" w14:textId="0B049CAB" w:rsidR="00284011" w:rsidRDefault="00284011" w:rsidP="00D04A67">
            <w:pPr>
              <w:jc w:val="center"/>
              <w:rPr>
                <w:lang w:val="en-US"/>
              </w:rPr>
            </w:pPr>
            <w:r>
              <w:rPr>
                <w:lang w:val="en-US"/>
              </w:rPr>
              <w:t>4.6</w:t>
            </w:r>
          </w:p>
        </w:tc>
        <w:tc>
          <w:tcPr>
            <w:tcW w:w="2970" w:type="dxa"/>
            <w:vAlign w:val="center"/>
          </w:tcPr>
          <w:p w14:paraId="637BDFEF" w14:textId="0F7A824F" w:rsidR="00284011" w:rsidRDefault="00284011" w:rsidP="00D04A67">
            <w:pPr>
              <w:rPr>
                <w:lang w:val="en-US"/>
              </w:rPr>
            </w:pPr>
            <w:r>
              <w:rPr>
                <w:lang w:val="en-US"/>
              </w:rPr>
              <w:t>Operating Bands and Band Categories</w:t>
            </w:r>
          </w:p>
        </w:tc>
        <w:tc>
          <w:tcPr>
            <w:tcW w:w="3600" w:type="dxa"/>
            <w:vAlign w:val="center"/>
          </w:tcPr>
          <w:p w14:paraId="224AB7B5" w14:textId="696E830F"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7285CC55" w14:textId="77777777" w:rsidTr="00D04A67">
        <w:trPr>
          <w:jc w:val="center"/>
        </w:trPr>
        <w:tc>
          <w:tcPr>
            <w:tcW w:w="1885" w:type="dxa"/>
            <w:vAlign w:val="center"/>
          </w:tcPr>
          <w:p w14:paraId="0D1AA45B" w14:textId="4F0F0B37" w:rsidR="00284011" w:rsidRDefault="00284011" w:rsidP="00D04A67">
            <w:pPr>
              <w:jc w:val="center"/>
              <w:rPr>
                <w:lang w:val="en-US"/>
              </w:rPr>
            </w:pPr>
            <w:r>
              <w:rPr>
                <w:lang w:val="en-US"/>
              </w:rPr>
              <w:t>4.7</w:t>
            </w:r>
          </w:p>
        </w:tc>
        <w:tc>
          <w:tcPr>
            <w:tcW w:w="2970" w:type="dxa"/>
            <w:vAlign w:val="center"/>
          </w:tcPr>
          <w:p w14:paraId="521FEEB1" w14:textId="50E9F83F" w:rsidR="00284011" w:rsidRDefault="00284011" w:rsidP="00D04A67">
            <w:pPr>
              <w:rPr>
                <w:lang w:val="en-US"/>
              </w:rPr>
            </w:pPr>
            <w:r>
              <w:rPr>
                <w:lang w:val="en-US"/>
              </w:rPr>
              <w:t>Channel Arrangements</w:t>
            </w:r>
          </w:p>
        </w:tc>
        <w:tc>
          <w:tcPr>
            <w:tcW w:w="3600" w:type="dxa"/>
            <w:vAlign w:val="center"/>
          </w:tcPr>
          <w:p w14:paraId="2E14E444" w14:textId="4C916CD8"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0DE3DC4B" w14:textId="77777777" w:rsidTr="00D04A67">
        <w:trPr>
          <w:jc w:val="center"/>
        </w:trPr>
        <w:tc>
          <w:tcPr>
            <w:tcW w:w="1885" w:type="dxa"/>
            <w:vAlign w:val="center"/>
          </w:tcPr>
          <w:p w14:paraId="3EA2E667" w14:textId="290C431F" w:rsidR="00284011" w:rsidRDefault="00284011" w:rsidP="00D04A67">
            <w:pPr>
              <w:jc w:val="center"/>
              <w:rPr>
                <w:lang w:val="en-US"/>
              </w:rPr>
            </w:pPr>
            <w:r>
              <w:rPr>
                <w:lang w:val="en-US"/>
              </w:rPr>
              <w:t>6.6.5.4</w:t>
            </w:r>
          </w:p>
        </w:tc>
        <w:tc>
          <w:tcPr>
            <w:tcW w:w="2970" w:type="dxa"/>
            <w:vAlign w:val="center"/>
          </w:tcPr>
          <w:p w14:paraId="0A6DDDB4" w14:textId="4ECCADD6" w:rsidR="00284011" w:rsidRDefault="00284011" w:rsidP="00D04A67">
            <w:pPr>
              <w:rPr>
                <w:lang w:val="en-US"/>
              </w:rPr>
            </w:pPr>
            <w:r>
              <w:rPr>
                <w:lang w:val="en-US"/>
              </w:rPr>
              <w:t>Minimum requirement for single E-UTRA operation</w:t>
            </w:r>
          </w:p>
        </w:tc>
        <w:tc>
          <w:tcPr>
            <w:tcW w:w="3600" w:type="dxa"/>
            <w:vAlign w:val="center"/>
          </w:tcPr>
          <w:p w14:paraId="33DF0587" w14:textId="3DE86195"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735D284E" w14:textId="77777777" w:rsidTr="00D04A67">
        <w:trPr>
          <w:jc w:val="center"/>
        </w:trPr>
        <w:tc>
          <w:tcPr>
            <w:tcW w:w="1885" w:type="dxa"/>
            <w:vAlign w:val="center"/>
          </w:tcPr>
          <w:p w14:paraId="35B81AD9" w14:textId="34CAE7EB" w:rsidR="00284011" w:rsidRDefault="00284011" w:rsidP="00D04A67">
            <w:pPr>
              <w:jc w:val="center"/>
              <w:rPr>
                <w:lang w:val="en-US"/>
              </w:rPr>
            </w:pPr>
            <w:r>
              <w:rPr>
                <w:lang w:val="en-US"/>
              </w:rPr>
              <w:t>7.5.2.1</w:t>
            </w:r>
          </w:p>
        </w:tc>
        <w:tc>
          <w:tcPr>
            <w:tcW w:w="2970" w:type="dxa"/>
            <w:vAlign w:val="center"/>
          </w:tcPr>
          <w:p w14:paraId="72EAB518" w14:textId="20FF98F3" w:rsidR="00284011" w:rsidRDefault="00284011" w:rsidP="00D04A67">
            <w:pPr>
              <w:rPr>
                <w:lang w:val="en-US"/>
              </w:rPr>
            </w:pPr>
            <w:r>
              <w:rPr>
                <w:lang w:val="en-US"/>
              </w:rPr>
              <w:t>General minimum requirement (blocking)</w:t>
            </w:r>
          </w:p>
        </w:tc>
        <w:tc>
          <w:tcPr>
            <w:tcW w:w="3600" w:type="dxa"/>
            <w:vAlign w:val="center"/>
          </w:tcPr>
          <w:p w14:paraId="313257C0" w14:textId="3773EEE5"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1606495F" w14:textId="77777777" w:rsidTr="00D04A67">
        <w:trPr>
          <w:jc w:val="center"/>
        </w:trPr>
        <w:tc>
          <w:tcPr>
            <w:tcW w:w="1885" w:type="dxa"/>
            <w:vAlign w:val="center"/>
          </w:tcPr>
          <w:p w14:paraId="23A372B9" w14:textId="71455FEA" w:rsidR="00284011" w:rsidRDefault="00284011" w:rsidP="00D04A67">
            <w:pPr>
              <w:jc w:val="center"/>
              <w:rPr>
                <w:lang w:val="en-US"/>
              </w:rPr>
            </w:pPr>
            <w:r>
              <w:rPr>
                <w:lang w:val="en-US"/>
              </w:rPr>
              <w:t>7.5.2.2</w:t>
            </w:r>
          </w:p>
        </w:tc>
        <w:tc>
          <w:tcPr>
            <w:tcW w:w="2970" w:type="dxa"/>
            <w:vAlign w:val="center"/>
          </w:tcPr>
          <w:p w14:paraId="5074F208" w14:textId="32B9B4DC" w:rsidR="00284011" w:rsidRDefault="00284011" w:rsidP="00D04A67">
            <w:pPr>
              <w:rPr>
                <w:lang w:val="en-US"/>
              </w:rPr>
            </w:pPr>
            <w:r>
              <w:rPr>
                <w:lang w:val="en-US"/>
              </w:rPr>
              <w:t>Co-location minimum requirement</w:t>
            </w:r>
          </w:p>
        </w:tc>
        <w:tc>
          <w:tcPr>
            <w:tcW w:w="3600" w:type="dxa"/>
            <w:vAlign w:val="center"/>
          </w:tcPr>
          <w:p w14:paraId="3175FA0B" w14:textId="2B26C5EC"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2ACD7986" w14:textId="77777777" w:rsidTr="00D04A67">
        <w:trPr>
          <w:jc w:val="center"/>
        </w:trPr>
        <w:tc>
          <w:tcPr>
            <w:tcW w:w="1885" w:type="dxa"/>
            <w:vAlign w:val="center"/>
          </w:tcPr>
          <w:p w14:paraId="6F2B27B6" w14:textId="342BDA1F" w:rsidR="00284011" w:rsidRDefault="00284011" w:rsidP="00D04A67">
            <w:pPr>
              <w:jc w:val="center"/>
              <w:rPr>
                <w:lang w:val="en-US"/>
              </w:rPr>
            </w:pPr>
            <w:r>
              <w:rPr>
                <w:lang w:val="en-US"/>
              </w:rPr>
              <w:lastRenderedPageBreak/>
              <w:t>7.5.4.1</w:t>
            </w:r>
          </w:p>
        </w:tc>
        <w:tc>
          <w:tcPr>
            <w:tcW w:w="2970" w:type="dxa"/>
            <w:vAlign w:val="center"/>
          </w:tcPr>
          <w:p w14:paraId="659F57B1" w14:textId="5AF0B1D3" w:rsidR="00284011" w:rsidRDefault="00284011" w:rsidP="00D04A67">
            <w:pPr>
              <w:rPr>
                <w:lang w:val="en-US"/>
              </w:rPr>
            </w:pPr>
            <w:r>
              <w:rPr>
                <w:lang w:val="en-US"/>
              </w:rPr>
              <w:t>General minimum requirement (blocking)</w:t>
            </w:r>
          </w:p>
        </w:tc>
        <w:tc>
          <w:tcPr>
            <w:tcW w:w="3600" w:type="dxa"/>
            <w:vAlign w:val="center"/>
          </w:tcPr>
          <w:p w14:paraId="2CF414C4" w14:textId="1AF577A7"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470114EC" w14:textId="77777777" w:rsidTr="00D04A67">
        <w:trPr>
          <w:jc w:val="center"/>
        </w:trPr>
        <w:tc>
          <w:tcPr>
            <w:tcW w:w="1885" w:type="dxa"/>
            <w:vAlign w:val="center"/>
          </w:tcPr>
          <w:p w14:paraId="36BF4756" w14:textId="2EFBE41C" w:rsidR="00284011" w:rsidRDefault="00284011" w:rsidP="00D04A67">
            <w:pPr>
              <w:jc w:val="center"/>
              <w:rPr>
                <w:lang w:val="en-US"/>
              </w:rPr>
            </w:pPr>
            <w:r>
              <w:rPr>
                <w:lang w:val="en-US"/>
              </w:rPr>
              <w:t>7.6.4</w:t>
            </w:r>
          </w:p>
        </w:tc>
        <w:tc>
          <w:tcPr>
            <w:tcW w:w="2970" w:type="dxa"/>
            <w:vAlign w:val="center"/>
          </w:tcPr>
          <w:p w14:paraId="63208395" w14:textId="43FA9B41" w:rsidR="00284011" w:rsidRDefault="00284011" w:rsidP="00D04A67">
            <w:pPr>
              <w:rPr>
                <w:lang w:val="en-US"/>
              </w:rPr>
            </w:pPr>
            <w:r>
              <w:rPr>
                <w:lang w:val="en-US"/>
              </w:rPr>
              <w:t>Minimum requirements for a single RAT EUTRA operation (receive spurious emission)</w:t>
            </w:r>
          </w:p>
        </w:tc>
        <w:tc>
          <w:tcPr>
            <w:tcW w:w="3600" w:type="dxa"/>
            <w:vAlign w:val="center"/>
          </w:tcPr>
          <w:p w14:paraId="7164E70F" w14:textId="3FCFC8E7"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0F051290" w14:textId="77777777" w:rsidTr="00D04A67">
        <w:trPr>
          <w:jc w:val="center"/>
        </w:trPr>
        <w:tc>
          <w:tcPr>
            <w:tcW w:w="1885" w:type="dxa"/>
            <w:vAlign w:val="center"/>
          </w:tcPr>
          <w:p w14:paraId="61E9A93B" w14:textId="25AE5B82" w:rsidR="00284011" w:rsidRDefault="00284011" w:rsidP="00D04A67">
            <w:pPr>
              <w:jc w:val="center"/>
              <w:rPr>
                <w:lang w:val="en-US"/>
              </w:rPr>
            </w:pPr>
            <w:r>
              <w:rPr>
                <w:lang w:val="en-US"/>
              </w:rPr>
              <w:t>9.7.6.4</w:t>
            </w:r>
          </w:p>
        </w:tc>
        <w:tc>
          <w:tcPr>
            <w:tcW w:w="2970" w:type="dxa"/>
            <w:vAlign w:val="center"/>
          </w:tcPr>
          <w:p w14:paraId="5C0E221C" w14:textId="2652259B" w:rsidR="00284011" w:rsidRDefault="00284011" w:rsidP="00D04A67">
            <w:pPr>
              <w:rPr>
                <w:lang w:val="en-US"/>
              </w:rPr>
            </w:pPr>
            <w:r>
              <w:rPr>
                <w:lang w:val="en-US"/>
              </w:rPr>
              <w:t>OTA co-location minimum requirement</w:t>
            </w:r>
          </w:p>
        </w:tc>
        <w:tc>
          <w:tcPr>
            <w:tcW w:w="3600" w:type="dxa"/>
            <w:vAlign w:val="center"/>
          </w:tcPr>
          <w:p w14:paraId="253F78AC" w14:textId="42004E94"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5F68B7C9" w14:textId="77777777" w:rsidTr="00D04A67">
        <w:trPr>
          <w:jc w:val="center"/>
        </w:trPr>
        <w:tc>
          <w:tcPr>
            <w:tcW w:w="1885" w:type="dxa"/>
            <w:vAlign w:val="center"/>
          </w:tcPr>
          <w:p w14:paraId="6C78AD7C" w14:textId="7528D412" w:rsidR="00284011" w:rsidRDefault="00284011" w:rsidP="00D04A67">
            <w:pPr>
              <w:jc w:val="center"/>
              <w:rPr>
                <w:lang w:val="en-US"/>
              </w:rPr>
            </w:pPr>
            <w:r>
              <w:rPr>
                <w:lang w:val="en-US"/>
              </w:rPr>
              <w:t>10.6.2</w:t>
            </w:r>
          </w:p>
        </w:tc>
        <w:tc>
          <w:tcPr>
            <w:tcW w:w="2970" w:type="dxa"/>
            <w:vAlign w:val="center"/>
          </w:tcPr>
          <w:p w14:paraId="6CA454FF" w14:textId="5ACCD505" w:rsidR="00284011" w:rsidRDefault="00284011" w:rsidP="00D04A67">
            <w:pPr>
              <w:rPr>
                <w:lang w:val="en-US"/>
              </w:rPr>
            </w:pPr>
            <w:r>
              <w:rPr>
                <w:lang w:val="en-US"/>
              </w:rPr>
              <w:t>OTA blocking requirement</w:t>
            </w:r>
          </w:p>
        </w:tc>
        <w:tc>
          <w:tcPr>
            <w:tcW w:w="3600" w:type="dxa"/>
            <w:vAlign w:val="center"/>
          </w:tcPr>
          <w:p w14:paraId="775DAAA7" w14:textId="654DF0EA"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32A0AA59" w14:textId="77777777" w:rsidTr="00D04A67">
        <w:trPr>
          <w:jc w:val="center"/>
        </w:trPr>
        <w:tc>
          <w:tcPr>
            <w:tcW w:w="1885" w:type="dxa"/>
            <w:vAlign w:val="center"/>
          </w:tcPr>
          <w:p w14:paraId="6E685FF3" w14:textId="44764901" w:rsidR="00284011" w:rsidRDefault="00284011" w:rsidP="00D04A67">
            <w:pPr>
              <w:jc w:val="center"/>
              <w:rPr>
                <w:lang w:val="en-US"/>
              </w:rPr>
            </w:pPr>
            <w:r>
              <w:rPr>
                <w:lang w:val="en-US"/>
              </w:rPr>
              <w:t>10.6.3</w:t>
            </w:r>
          </w:p>
        </w:tc>
        <w:tc>
          <w:tcPr>
            <w:tcW w:w="2970" w:type="dxa"/>
            <w:vAlign w:val="center"/>
          </w:tcPr>
          <w:p w14:paraId="3535EA09" w14:textId="56AAB665" w:rsidR="00284011" w:rsidRDefault="00284011" w:rsidP="00D04A67">
            <w:pPr>
              <w:rPr>
                <w:lang w:val="en-US"/>
              </w:rPr>
            </w:pPr>
            <w:r>
              <w:rPr>
                <w:lang w:val="en-US"/>
              </w:rPr>
              <w:t>OTA blocking requirement</w:t>
            </w:r>
          </w:p>
        </w:tc>
        <w:tc>
          <w:tcPr>
            <w:tcW w:w="3600" w:type="dxa"/>
            <w:vAlign w:val="center"/>
          </w:tcPr>
          <w:p w14:paraId="70601F60" w14:textId="3DCC7BD5"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4B243663" w14:textId="77777777" w:rsidTr="00D04A67">
        <w:trPr>
          <w:jc w:val="center"/>
        </w:trPr>
        <w:tc>
          <w:tcPr>
            <w:tcW w:w="1885" w:type="dxa"/>
            <w:vAlign w:val="center"/>
          </w:tcPr>
          <w:p w14:paraId="3D1E85D4" w14:textId="5D86F91A" w:rsidR="00284011" w:rsidRDefault="00284011" w:rsidP="00D04A67">
            <w:pPr>
              <w:jc w:val="center"/>
              <w:rPr>
                <w:lang w:val="en-US"/>
              </w:rPr>
            </w:pPr>
            <w:r>
              <w:rPr>
                <w:lang w:val="en-US"/>
              </w:rPr>
              <w:t>10.6.3</w:t>
            </w:r>
          </w:p>
        </w:tc>
        <w:tc>
          <w:tcPr>
            <w:tcW w:w="2970" w:type="dxa"/>
            <w:vAlign w:val="center"/>
          </w:tcPr>
          <w:p w14:paraId="5700F027" w14:textId="2B28546B" w:rsidR="00284011" w:rsidRDefault="00284011" w:rsidP="00D04A67">
            <w:pPr>
              <w:rPr>
                <w:lang w:val="en-US"/>
              </w:rPr>
            </w:pPr>
            <w:r>
              <w:rPr>
                <w:lang w:val="en-US"/>
              </w:rPr>
              <w:t>OTA blocking requirement</w:t>
            </w:r>
          </w:p>
        </w:tc>
        <w:tc>
          <w:tcPr>
            <w:tcW w:w="3600" w:type="dxa"/>
            <w:vAlign w:val="center"/>
          </w:tcPr>
          <w:p w14:paraId="5A09F5B6" w14:textId="5DD8FDB5" w:rsidR="00284011" w:rsidRDefault="00284011" w:rsidP="00D04A67">
            <w:pPr>
              <w:jc w:val="center"/>
              <w:rPr>
                <w:lang w:val="en-US"/>
              </w:rPr>
            </w:pPr>
            <w:r>
              <w:rPr>
                <w:lang w:val="en-US"/>
              </w:rPr>
              <w:t xml:space="preserve">No </w:t>
            </w:r>
            <w:r w:rsidR="009D5862">
              <w:rPr>
                <w:lang w:val="en-US"/>
              </w:rPr>
              <w:t>c</w:t>
            </w:r>
            <w:r>
              <w:rPr>
                <w:lang w:val="en-US"/>
              </w:rPr>
              <w:t>hange</w:t>
            </w:r>
          </w:p>
        </w:tc>
      </w:tr>
    </w:tbl>
    <w:p w14:paraId="66A2E5E5" w14:textId="4826A21D" w:rsidR="00284011" w:rsidRPr="00B5599E" w:rsidRDefault="00284011" w:rsidP="00284011">
      <w:pPr>
        <w:pStyle w:val="Caption"/>
        <w:jc w:val="center"/>
        <w:rPr>
          <w:lang w:val="en-US"/>
        </w:rPr>
      </w:pPr>
      <w:r>
        <w:t xml:space="preserve">Table </w:t>
      </w:r>
      <w:r>
        <w:fldChar w:fldCharType="begin"/>
      </w:r>
      <w:r>
        <w:instrText xml:space="preserve"> SEQ Table \* ARABIC </w:instrText>
      </w:r>
      <w:r>
        <w:fldChar w:fldCharType="separate"/>
      </w:r>
      <w:r w:rsidR="00440CC0">
        <w:rPr>
          <w:noProof/>
        </w:rPr>
        <w:t>6</w:t>
      </w:r>
      <w:r>
        <w:fldChar w:fldCharType="end"/>
      </w:r>
      <w:r>
        <w:t>: Required Changes to TS 37.105</w:t>
      </w:r>
    </w:p>
    <w:p w14:paraId="026FEA8E" w14:textId="77777777" w:rsidR="00284011" w:rsidRPr="00284011" w:rsidRDefault="00284011" w:rsidP="00284011"/>
    <w:p w14:paraId="1A85EF34" w14:textId="4C316549" w:rsidR="00284011" w:rsidRPr="00DD1300" w:rsidRDefault="00284011" w:rsidP="00D92211">
      <w:pPr>
        <w:pStyle w:val="Heading3"/>
        <w:rPr>
          <w:lang w:val="en-US"/>
        </w:rPr>
      </w:pPr>
      <w:r>
        <w:rPr>
          <w:lang w:val="en-US"/>
        </w:rPr>
        <w:t>Band Specific Clauses in TS 37.145-1</w:t>
      </w:r>
    </w:p>
    <w:tbl>
      <w:tblPr>
        <w:tblStyle w:val="TableGrid"/>
        <w:tblW w:w="0" w:type="auto"/>
        <w:jc w:val="center"/>
        <w:tblLook w:val="04A0" w:firstRow="1" w:lastRow="0" w:firstColumn="1" w:lastColumn="0" w:noHBand="0" w:noVBand="1"/>
      </w:tblPr>
      <w:tblGrid>
        <w:gridCol w:w="1885"/>
        <w:gridCol w:w="2970"/>
        <w:gridCol w:w="3600"/>
      </w:tblGrid>
      <w:tr w:rsidR="00284011" w14:paraId="4EBEB1EE" w14:textId="77777777" w:rsidTr="00D04A67">
        <w:trPr>
          <w:jc w:val="center"/>
        </w:trPr>
        <w:tc>
          <w:tcPr>
            <w:tcW w:w="1885" w:type="dxa"/>
            <w:shd w:val="clear" w:color="auto" w:fill="DEEAF6" w:themeFill="accent5" w:themeFillTint="33"/>
            <w:vAlign w:val="bottom"/>
          </w:tcPr>
          <w:p w14:paraId="1F36586A" w14:textId="77777777" w:rsidR="00284011" w:rsidRDefault="00284011" w:rsidP="00D04A67">
            <w:pPr>
              <w:jc w:val="center"/>
              <w:rPr>
                <w:lang w:val="en-US"/>
              </w:rPr>
            </w:pPr>
            <w:r>
              <w:rPr>
                <w:lang w:val="en-US"/>
              </w:rPr>
              <w:t>Clause</w:t>
            </w:r>
          </w:p>
        </w:tc>
        <w:tc>
          <w:tcPr>
            <w:tcW w:w="2970" w:type="dxa"/>
            <w:shd w:val="clear" w:color="auto" w:fill="DEEAF6" w:themeFill="accent5" w:themeFillTint="33"/>
            <w:vAlign w:val="bottom"/>
          </w:tcPr>
          <w:p w14:paraId="02EA9FAC" w14:textId="77777777" w:rsidR="00284011" w:rsidRDefault="00284011" w:rsidP="00D04A67">
            <w:pPr>
              <w:jc w:val="center"/>
              <w:rPr>
                <w:lang w:val="en-US"/>
              </w:rPr>
            </w:pPr>
            <w:r>
              <w:rPr>
                <w:lang w:val="en-US"/>
              </w:rPr>
              <w:t>Description</w:t>
            </w:r>
          </w:p>
        </w:tc>
        <w:tc>
          <w:tcPr>
            <w:tcW w:w="3600" w:type="dxa"/>
            <w:shd w:val="clear" w:color="auto" w:fill="DEEAF6" w:themeFill="accent5" w:themeFillTint="33"/>
            <w:vAlign w:val="bottom"/>
          </w:tcPr>
          <w:p w14:paraId="7DFC2FB2" w14:textId="77777777" w:rsidR="00284011" w:rsidRDefault="00284011" w:rsidP="00D04A67">
            <w:pPr>
              <w:jc w:val="center"/>
              <w:rPr>
                <w:lang w:val="en-US"/>
              </w:rPr>
            </w:pPr>
            <w:r>
              <w:rPr>
                <w:lang w:val="en-US"/>
              </w:rPr>
              <w:t>Change Description</w:t>
            </w:r>
          </w:p>
        </w:tc>
      </w:tr>
      <w:tr w:rsidR="00284011" w14:paraId="07A8F88F" w14:textId="77777777" w:rsidTr="00D04A67">
        <w:trPr>
          <w:jc w:val="center"/>
        </w:trPr>
        <w:tc>
          <w:tcPr>
            <w:tcW w:w="1885" w:type="dxa"/>
            <w:vAlign w:val="center"/>
          </w:tcPr>
          <w:p w14:paraId="04BCE862" w14:textId="2230B1C8" w:rsidR="00284011" w:rsidRDefault="00284011" w:rsidP="00D04A67">
            <w:pPr>
              <w:jc w:val="center"/>
              <w:rPr>
                <w:lang w:val="en-US"/>
              </w:rPr>
            </w:pPr>
            <w:r>
              <w:rPr>
                <w:lang w:val="en-US"/>
              </w:rPr>
              <w:t>4.4</w:t>
            </w:r>
          </w:p>
        </w:tc>
        <w:tc>
          <w:tcPr>
            <w:tcW w:w="2970" w:type="dxa"/>
            <w:vAlign w:val="center"/>
          </w:tcPr>
          <w:p w14:paraId="5E2BA0D0" w14:textId="77777777" w:rsidR="00284011" w:rsidRDefault="00284011" w:rsidP="00D04A67">
            <w:pPr>
              <w:rPr>
                <w:lang w:val="en-US"/>
              </w:rPr>
            </w:pPr>
            <w:r>
              <w:rPr>
                <w:lang w:val="en-US"/>
              </w:rPr>
              <w:t>Regional Requirements</w:t>
            </w:r>
          </w:p>
        </w:tc>
        <w:tc>
          <w:tcPr>
            <w:tcW w:w="3600" w:type="dxa"/>
            <w:vAlign w:val="center"/>
          </w:tcPr>
          <w:p w14:paraId="4AC521A8" w14:textId="32CBEBD5" w:rsidR="00284011" w:rsidRDefault="00284011" w:rsidP="007F37D5">
            <w:pPr>
              <w:rPr>
                <w:lang w:val="en-US"/>
              </w:rPr>
            </w:pPr>
            <w:r>
              <w:rPr>
                <w:lang w:val="en-US"/>
              </w:rPr>
              <w:t xml:space="preserve">No </w:t>
            </w:r>
            <w:r w:rsidR="009D5862">
              <w:rPr>
                <w:lang w:val="en-US"/>
              </w:rPr>
              <w:t>c</w:t>
            </w:r>
            <w:r>
              <w:rPr>
                <w:lang w:val="en-US"/>
              </w:rPr>
              <w:t xml:space="preserve">hange as Table 4.5-1 captures requirements to comply with FCC </w:t>
            </w:r>
          </w:p>
        </w:tc>
      </w:tr>
      <w:tr w:rsidR="00C53239" w14:paraId="45972C82" w14:textId="77777777" w:rsidTr="00D04A67">
        <w:trPr>
          <w:jc w:val="center"/>
        </w:trPr>
        <w:tc>
          <w:tcPr>
            <w:tcW w:w="1885" w:type="dxa"/>
            <w:vAlign w:val="center"/>
          </w:tcPr>
          <w:p w14:paraId="0798DC97" w14:textId="70045890" w:rsidR="00C53239" w:rsidRDefault="00C53239" w:rsidP="00D04A67">
            <w:pPr>
              <w:jc w:val="center"/>
              <w:rPr>
                <w:lang w:val="en-US"/>
              </w:rPr>
            </w:pPr>
            <w:r>
              <w:rPr>
                <w:lang w:val="en-US"/>
              </w:rPr>
              <w:t>6.6.5.5.4</w:t>
            </w:r>
          </w:p>
        </w:tc>
        <w:tc>
          <w:tcPr>
            <w:tcW w:w="2970" w:type="dxa"/>
            <w:vAlign w:val="center"/>
          </w:tcPr>
          <w:p w14:paraId="0E534A00" w14:textId="1BE587A3" w:rsidR="00C53239" w:rsidRDefault="00C53239" w:rsidP="00D04A67">
            <w:pPr>
              <w:rPr>
                <w:lang w:val="en-US"/>
              </w:rPr>
            </w:pPr>
            <w:r>
              <w:rPr>
                <w:lang w:val="en-US"/>
              </w:rPr>
              <w:t>Basic Limits for MSR Additional Requirements</w:t>
            </w:r>
          </w:p>
        </w:tc>
        <w:tc>
          <w:tcPr>
            <w:tcW w:w="3600" w:type="dxa"/>
            <w:vAlign w:val="center"/>
          </w:tcPr>
          <w:p w14:paraId="2C4A9DDF" w14:textId="5FD9E0AA" w:rsidR="00C53239" w:rsidRDefault="00C53239" w:rsidP="00C53239">
            <w:pPr>
              <w:rPr>
                <w:lang w:val="en-US"/>
              </w:rPr>
            </w:pPr>
            <w:r>
              <w:rPr>
                <w:lang w:val="en-US"/>
              </w:rPr>
              <w:t xml:space="preserve">No change </w:t>
            </w:r>
            <w:proofErr w:type="gramStart"/>
            <w:r>
              <w:rPr>
                <w:lang w:val="en-US"/>
              </w:rPr>
              <w:t>as  clause</w:t>
            </w:r>
            <w:proofErr w:type="gramEnd"/>
            <w:r>
              <w:rPr>
                <w:lang w:val="en-US"/>
              </w:rPr>
              <w:t>6.6.5.5.4.1 (Limits in FCC Title 47) captures requirement to comply with FCC requirements</w:t>
            </w:r>
          </w:p>
        </w:tc>
      </w:tr>
      <w:tr w:rsidR="00C53239" w14:paraId="74E38A09" w14:textId="77777777" w:rsidTr="00D04A67">
        <w:trPr>
          <w:jc w:val="center"/>
        </w:trPr>
        <w:tc>
          <w:tcPr>
            <w:tcW w:w="1885" w:type="dxa"/>
            <w:vAlign w:val="center"/>
          </w:tcPr>
          <w:p w14:paraId="1F4019E8" w14:textId="767CDB0B" w:rsidR="00C53239" w:rsidRDefault="00C53239" w:rsidP="00D04A67">
            <w:pPr>
              <w:jc w:val="center"/>
              <w:rPr>
                <w:lang w:val="en-US"/>
              </w:rPr>
            </w:pPr>
            <w:r>
              <w:rPr>
                <w:lang w:val="en-US"/>
              </w:rPr>
              <w:t>6.6.5.5.5.7-1</w:t>
            </w:r>
          </w:p>
        </w:tc>
        <w:tc>
          <w:tcPr>
            <w:tcW w:w="2970" w:type="dxa"/>
            <w:vAlign w:val="center"/>
          </w:tcPr>
          <w:p w14:paraId="792E8ACE" w14:textId="71273613" w:rsidR="00C53239" w:rsidRDefault="00C53239" w:rsidP="00D04A67">
            <w:pPr>
              <w:rPr>
                <w:lang w:val="en-US"/>
              </w:rPr>
            </w:pPr>
            <w:r>
              <w:rPr>
                <w:lang w:val="en-US"/>
              </w:rPr>
              <w:t>Basic Limits for Additional Requirements (Note 2 for Tab</w:t>
            </w:r>
            <w:r w:rsidR="005C01B3">
              <w:rPr>
                <w:lang w:val="en-US"/>
              </w:rPr>
              <w:t>le 6.6.5.5.5.7-6)</w:t>
            </w:r>
          </w:p>
        </w:tc>
        <w:tc>
          <w:tcPr>
            <w:tcW w:w="3600" w:type="dxa"/>
            <w:vAlign w:val="center"/>
          </w:tcPr>
          <w:p w14:paraId="5BB4368E" w14:textId="77777777" w:rsidR="00C53239" w:rsidRPr="00997173" w:rsidRDefault="00C53239" w:rsidP="00C53239">
            <w:pPr>
              <w:rPr>
                <w:b/>
                <w:bCs/>
                <w:color w:val="000000" w:themeColor="text1"/>
                <w:lang w:val="en-US"/>
              </w:rPr>
            </w:pPr>
            <w:r w:rsidRPr="00997173">
              <w:rPr>
                <w:b/>
                <w:bCs/>
                <w:color w:val="000000" w:themeColor="text1"/>
                <w:lang w:val="en-US"/>
              </w:rPr>
              <w:t>Operating band unwanted emissions are included via reference to the old FCC Order DA 10-534.</w:t>
            </w:r>
          </w:p>
          <w:p w14:paraId="09900384" w14:textId="2B9DC6C5" w:rsidR="00C53239" w:rsidRDefault="00C53239" w:rsidP="00C53239">
            <w:pPr>
              <w:rPr>
                <w:lang w:val="en-US"/>
              </w:rPr>
            </w:pPr>
            <w:r w:rsidRPr="00997173">
              <w:rPr>
                <w:b/>
                <w:bCs/>
                <w:color w:val="000000" w:themeColor="text1"/>
                <w:lang w:val="en-US"/>
              </w:rPr>
              <w:t>Update DA 10-534 with 20-48A1</w:t>
            </w:r>
          </w:p>
        </w:tc>
      </w:tr>
      <w:tr w:rsidR="0028272E" w14:paraId="55B1F7C0" w14:textId="77777777" w:rsidTr="00D04A67">
        <w:trPr>
          <w:jc w:val="center"/>
        </w:trPr>
        <w:tc>
          <w:tcPr>
            <w:tcW w:w="1885" w:type="dxa"/>
            <w:vAlign w:val="center"/>
          </w:tcPr>
          <w:p w14:paraId="3DB84293" w14:textId="787B33A7" w:rsidR="0028272E" w:rsidRPr="0021042A" w:rsidRDefault="0028272E" w:rsidP="00D04A67">
            <w:pPr>
              <w:jc w:val="center"/>
              <w:rPr>
                <w:lang w:val="en-US"/>
              </w:rPr>
            </w:pPr>
            <w:r>
              <w:rPr>
                <w:lang w:val="en-US"/>
              </w:rPr>
              <w:t>6.6.6.5.2.</w:t>
            </w:r>
            <w:r w:rsidR="00B55AF3">
              <w:rPr>
                <w:lang w:val="en-US"/>
              </w:rPr>
              <w:t>5</w:t>
            </w:r>
          </w:p>
        </w:tc>
        <w:tc>
          <w:tcPr>
            <w:tcW w:w="2970" w:type="dxa"/>
            <w:vAlign w:val="center"/>
          </w:tcPr>
          <w:p w14:paraId="60DED0D3" w14:textId="32F6AB24" w:rsidR="0028272E" w:rsidRPr="0021042A" w:rsidRDefault="0028272E" w:rsidP="00D04A67">
            <w:pPr>
              <w:rPr>
                <w:lang w:val="en-US"/>
              </w:rPr>
            </w:pPr>
            <w:r>
              <w:rPr>
                <w:lang w:val="en-US"/>
              </w:rPr>
              <w:t>Coexistence with other systems in the same geographical area</w:t>
            </w:r>
          </w:p>
        </w:tc>
        <w:tc>
          <w:tcPr>
            <w:tcW w:w="3600" w:type="dxa"/>
            <w:vAlign w:val="center"/>
          </w:tcPr>
          <w:p w14:paraId="5EFE1D2C" w14:textId="61B00645" w:rsidR="0028272E" w:rsidRDefault="0028272E" w:rsidP="00D04A67">
            <w:pPr>
              <w:jc w:val="center"/>
              <w:rPr>
                <w:lang w:val="en-US"/>
              </w:rPr>
            </w:pPr>
            <w:r>
              <w:rPr>
                <w:lang w:val="en-US"/>
              </w:rPr>
              <w:t>No change</w:t>
            </w:r>
          </w:p>
        </w:tc>
      </w:tr>
      <w:tr w:rsidR="00284011" w14:paraId="7D2654EC" w14:textId="77777777" w:rsidTr="00D04A67">
        <w:trPr>
          <w:jc w:val="center"/>
        </w:trPr>
        <w:tc>
          <w:tcPr>
            <w:tcW w:w="1885" w:type="dxa"/>
            <w:vAlign w:val="center"/>
          </w:tcPr>
          <w:p w14:paraId="28D3DE39" w14:textId="66ED3019" w:rsidR="00284011" w:rsidRDefault="0021042A" w:rsidP="00D04A67">
            <w:pPr>
              <w:jc w:val="center"/>
              <w:rPr>
                <w:lang w:val="en-US"/>
              </w:rPr>
            </w:pPr>
            <w:r w:rsidRPr="0021042A">
              <w:rPr>
                <w:lang w:val="en-US"/>
              </w:rPr>
              <w:t>6.6.6.5.2.6</w:t>
            </w:r>
          </w:p>
        </w:tc>
        <w:tc>
          <w:tcPr>
            <w:tcW w:w="2970" w:type="dxa"/>
            <w:vAlign w:val="center"/>
          </w:tcPr>
          <w:p w14:paraId="6300F8A3" w14:textId="34C4167F" w:rsidR="00284011" w:rsidRDefault="0021042A" w:rsidP="00D04A67">
            <w:pPr>
              <w:rPr>
                <w:lang w:val="en-US"/>
              </w:rPr>
            </w:pPr>
            <w:r w:rsidRPr="0021042A">
              <w:rPr>
                <w:lang w:val="en-US"/>
              </w:rPr>
              <w:t>Coexistence with other Base Stations</w:t>
            </w:r>
          </w:p>
        </w:tc>
        <w:tc>
          <w:tcPr>
            <w:tcW w:w="3600" w:type="dxa"/>
            <w:vAlign w:val="center"/>
          </w:tcPr>
          <w:p w14:paraId="374F6D71" w14:textId="48705B9F"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6560576E" w14:textId="77777777" w:rsidTr="00D04A67">
        <w:trPr>
          <w:jc w:val="center"/>
        </w:trPr>
        <w:tc>
          <w:tcPr>
            <w:tcW w:w="1885" w:type="dxa"/>
            <w:vAlign w:val="center"/>
          </w:tcPr>
          <w:p w14:paraId="29119560" w14:textId="5D2BC4E0" w:rsidR="00284011" w:rsidRDefault="0021042A" w:rsidP="00D04A67">
            <w:pPr>
              <w:jc w:val="center"/>
              <w:rPr>
                <w:lang w:val="en-US"/>
              </w:rPr>
            </w:pPr>
            <w:r>
              <w:rPr>
                <w:lang w:val="en-US"/>
              </w:rPr>
              <w:t>7.5.5.1.2</w:t>
            </w:r>
          </w:p>
        </w:tc>
        <w:tc>
          <w:tcPr>
            <w:tcW w:w="2970" w:type="dxa"/>
            <w:vAlign w:val="center"/>
          </w:tcPr>
          <w:p w14:paraId="229C3C39" w14:textId="27329B79" w:rsidR="00284011" w:rsidRDefault="0021042A" w:rsidP="00D04A67">
            <w:pPr>
              <w:rPr>
                <w:lang w:val="en-US"/>
              </w:rPr>
            </w:pPr>
            <w:r>
              <w:rPr>
                <w:lang w:val="en-US"/>
              </w:rPr>
              <w:t>Co-location minimum requirement</w:t>
            </w:r>
          </w:p>
        </w:tc>
        <w:tc>
          <w:tcPr>
            <w:tcW w:w="3600" w:type="dxa"/>
            <w:vAlign w:val="center"/>
          </w:tcPr>
          <w:p w14:paraId="5EBF20F6" w14:textId="0F6B7D6D" w:rsidR="00284011" w:rsidRDefault="00284011" w:rsidP="00D04A67">
            <w:pPr>
              <w:jc w:val="center"/>
              <w:rPr>
                <w:lang w:val="en-US"/>
              </w:rPr>
            </w:pPr>
            <w:r>
              <w:rPr>
                <w:lang w:val="en-US"/>
              </w:rPr>
              <w:t xml:space="preserve">No </w:t>
            </w:r>
            <w:r w:rsidR="009D5862">
              <w:rPr>
                <w:lang w:val="en-US"/>
              </w:rPr>
              <w:t>c</w:t>
            </w:r>
            <w:r>
              <w:rPr>
                <w:lang w:val="en-US"/>
              </w:rPr>
              <w:t>hange</w:t>
            </w:r>
          </w:p>
        </w:tc>
      </w:tr>
      <w:tr w:rsidR="002A405A" w14:paraId="67C192E1" w14:textId="77777777" w:rsidTr="00D04A67">
        <w:trPr>
          <w:jc w:val="center"/>
        </w:trPr>
        <w:tc>
          <w:tcPr>
            <w:tcW w:w="1885" w:type="dxa"/>
            <w:vAlign w:val="center"/>
          </w:tcPr>
          <w:p w14:paraId="6D660E80" w14:textId="1536DFAA" w:rsidR="002A405A" w:rsidRDefault="002A405A" w:rsidP="00D04A67">
            <w:pPr>
              <w:jc w:val="center"/>
              <w:rPr>
                <w:lang w:val="en-US"/>
              </w:rPr>
            </w:pPr>
            <w:r>
              <w:rPr>
                <w:lang w:val="en-US"/>
              </w:rPr>
              <w:t>7.5.5.2</w:t>
            </w:r>
          </w:p>
        </w:tc>
        <w:tc>
          <w:tcPr>
            <w:tcW w:w="2970" w:type="dxa"/>
            <w:vAlign w:val="center"/>
          </w:tcPr>
          <w:p w14:paraId="7F474838" w14:textId="00CD58C1" w:rsidR="002A405A" w:rsidRDefault="002A405A" w:rsidP="00D04A67">
            <w:pPr>
              <w:rPr>
                <w:lang w:val="en-US"/>
              </w:rPr>
            </w:pPr>
            <w:r>
              <w:rPr>
                <w:lang w:val="en-US"/>
              </w:rPr>
              <w:t>Single RAT UTRA FDD operation</w:t>
            </w:r>
          </w:p>
        </w:tc>
        <w:tc>
          <w:tcPr>
            <w:tcW w:w="3600" w:type="dxa"/>
            <w:vAlign w:val="center"/>
          </w:tcPr>
          <w:p w14:paraId="6CAA9922" w14:textId="1E12B841" w:rsidR="002A405A" w:rsidRDefault="002A405A" w:rsidP="00D04A67">
            <w:pPr>
              <w:jc w:val="center"/>
              <w:rPr>
                <w:lang w:val="en-US"/>
              </w:rPr>
            </w:pPr>
            <w:r>
              <w:rPr>
                <w:lang w:val="en-US"/>
              </w:rPr>
              <w:t>No change</w:t>
            </w:r>
          </w:p>
        </w:tc>
      </w:tr>
      <w:tr w:rsidR="00284011" w14:paraId="34145A26" w14:textId="77777777" w:rsidTr="00D04A67">
        <w:trPr>
          <w:jc w:val="center"/>
        </w:trPr>
        <w:tc>
          <w:tcPr>
            <w:tcW w:w="1885" w:type="dxa"/>
            <w:vAlign w:val="center"/>
          </w:tcPr>
          <w:p w14:paraId="3C06FD8A" w14:textId="0FA9395B" w:rsidR="00284011" w:rsidRDefault="0021042A" w:rsidP="00D04A67">
            <w:pPr>
              <w:jc w:val="center"/>
              <w:rPr>
                <w:lang w:val="en-US"/>
              </w:rPr>
            </w:pPr>
            <w:r>
              <w:rPr>
                <w:lang w:val="en-US"/>
              </w:rPr>
              <w:t>7.5.5.4.1</w:t>
            </w:r>
          </w:p>
        </w:tc>
        <w:tc>
          <w:tcPr>
            <w:tcW w:w="2970" w:type="dxa"/>
            <w:vAlign w:val="center"/>
          </w:tcPr>
          <w:p w14:paraId="73396428" w14:textId="79CC7C63" w:rsidR="00284011" w:rsidRDefault="0021042A" w:rsidP="00D04A67">
            <w:pPr>
              <w:rPr>
                <w:lang w:val="en-US"/>
              </w:rPr>
            </w:pPr>
            <w:r>
              <w:rPr>
                <w:lang w:val="en-US"/>
              </w:rPr>
              <w:t>General minimum requirement</w:t>
            </w:r>
          </w:p>
        </w:tc>
        <w:tc>
          <w:tcPr>
            <w:tcW w:w="3600" w:type="dxa"/>
            <w:vAlign w:val="center"/>
          </w:tcPr>
          <w:p w14:paraId="7BC4483E" w14:textId="7CD3FDC1" w:rsidR="00284011" w:rsidRDefault="00284011" w:rsidP="00D04A67">
            <w:pPr>
              <w:jc w:val="center"/>
              <w:rPr>
                <w:lang w:val="en-US"/>
              </w:rPr>
            </w:pPr>
            <w:r>
              <w:rPr>
                <w:lang w:val="en-US"/>
              </w:rPr>
              <w:t xml:space="preserve">No </w:t>
            </w:r>
            <w:r w:rsidR="009D5862">
              <w:rPr>
                <w:lang w:val="en-US"/>
              </w:rPr>
              <w:t>c</w:t>
            </w:r>
            <w:r>
              <w:rPr>
                <w:lang w:val="en-US"/>
              </w:rPr>
              <w:t>hange</w:t>
            </w:r>
          </w:p>
        </w:tc>
      </w:tr>
      <w:tr w:rsidR="00284011" w14:paraId="08A72DBA" w14:textId="77777777" w:rsidTr="00D04A67">
        <w:trPr>
          <w:jc w:val="center"/>
        </w:trPr>
        <w:tc>
          <w:tcPr>
            <w:tcW w:w="1885" w:type="dxa"/>
            <w:vAlign w:val="center"/>
          </w:tcPr>
          <w:p w14:paraId="0BD345BD" w14:textId="0DFBDDC9" w:rsidR="00284011" w:rsidRDefault="0021042A" w:rsidP="00D04A67">
            <w:pPr>
              <w:jc w:val="center"/>
              <w:rPr>
                <w:lang w:val="en-US"/>
              </w:rPr>
            </w:pPr>
            <w:r>
              <w:rPr>
                <w:lang w:val="en-US"/>
              </w:rPr>
              <w:t>7.5.5.4.2</w:t>
            </w:r>
          </w:p>
        </w:tc>
        <w:tc>
          <w:tcPr>
            <w:tcW w:w="2970" w:type="dxa"/>
            <w:vAlign w:val="center"/>
          </w:tcPr>
          <w:p w14:paraId="432726A5" w14:textId="275B9721" w:rsidR="00284011" w:rsidRDefault="0021042A" w:rsidP="00D04A67">
            <w:pPr>
              <w:rPr>
                <w:lang w:val="en-US"/>
              </w:rPr>
            </w:pPr>
            <w:r>
              <w:rPr>
                <w:lang w:val="en-US"/>
              </w:rPr>
              <w:t>Co-location with other base stations</w:t>
            </w:r>
          </w:p>
        </w:tc>
        <w:tc>
          <w:tcPr>
            <w:tcW w:w="3600" w:type="dxa"/>
            <w:vAlign w:val="center"/>
          </w:tcPr>
          <w:p w14:paraId="5002709E" w14:textId="77600FB9" w:rsidR="00284011" w:rsidRDefault="00284011" w:rsidP="00D04A67">
            <w:pPr>
              <w:jc w:val="center"/>
              <w:rPr>
                <w:lang w:val="en-US"/>
              </w:rPr>
            </w:pPr>
            <w:r>
              <w:rPr>
                <w:lang w:val="en-US"/>
              </w:rPr>
              <w:t xml:space="preserve">No </w:t>
            </w:r>
            <w:r w:rsidR="009D5862">
              <w:rPr>
                <w:lang w:val="en-US"/>
              </w:rPr>
              <w:t>c</w:t>
            </w:r>
            <w:r>
              <w:rPr>
                <w:lang w:val="en-US"/>
              </w:rPr>
              <w:t>hange</w:t>
            </w:r>
          </w:p>
        </w:tc>
      </w:tr>
    </w:tbl>
    <w:p w14:paraId="1091E142" w14:textId="3C279504" w:rsidR="00284011" w:rsidRPr="00B5599E" w:rsidRDefault="00284011" w:rsidP="00284011">
      <w:pPr>
        <w:pStyle w:val="Caption"/>
        <w:jc w:val="center"/>
        <w:rPr>
          <w:lang w:val="en-US"/>
        </w:rPr>
      </w:pPr>
      <w:r>
        <w:t xml:space="preserve">Table </w:t>
      </w:r>
      <w:r>
        <w:fldChar w:fldCharType="begin"/>
      </w:r>
      <w:r>
        <w:instrText xml:space="preserve"> SEQ Table \* ARABIC </w:instrText>
      </w:r>
      <w:r>
        <w:fldChar w:fldCharType="separate"/>
      </w:r>
      <w:r w:rsidR="00440CC0">
        <w:rPr>
          <w:noProof/>
        </w:rPr>
        <w:t>7</w:t>
      </w:r>
      <w:r>
        <w:fldChar w:fldCharType="end"/>
      </w:r>
      <w:r>
        <w:t>: Required Changes to TS 37.1</w:t>
      </w:r>
      <w:r w:rsidR="0021042A">
        <w:t>45-1</w:t>
      </w:r>
    </w:p>
    <w:p w14:paraId="6640479E" w14:textId="77777777" w:rsidR="00284011" w:rsidRPr="00284011" w:rsidRDefault="00284011" w:rsidP="00284011">
      <w:pPr>
        <w:rPr>
          <w:lang w:val="en-US"/>
        </w:rPr>
      </w:pPr>
    </w:p>
    <w:p w14:paraId="62C8C26F" w14:textId="77777777" w:rsidR="0021042A" w:rsidRPr="00284011" w:rsidRDefault="0021042A" w:rsidP="0021042A"/>
    <w:p w14:paraId="4AD7F650" w14:textId="7AA6A47A" w:rsidR="0021042A" w:rsidRPr="00DD1300" w:rsidRDefault="0021042A" w:rsidP="00D92211">
      <w:pPr>
        <w:pStyle w:val="Heading3"/>
        <w:rPr>
          <w:lang w:val="en-US"/>
        </w:rPr>
      </w:pPr>
      <w:r>
        <w:rPr>
          <w:lang w:val="en-US"/>
        </w:rPr>
        <w:t>Band Specific Clauses in TS 37.145-2</w:t>
      </w:r>
    </w:p>
    <w:tbl>
      <w:tblPr>
        <w:tblStyle w:val="TableGrid"/>
        <w:tblW w:w="0" w:type="auto"/>
        <w:jc w:val="center"/>
        <w:tblLook w:val="04A0" w:firstRow="1" w:lastRow="0" w:firstColumn="1" w:lastColumn="0" w:noHBand="0" w:noVBand="1"/>
      </w:tblPr>
      <w:tblGrid>
        <w:gridCol w:w="1885"/>
        <w:gridCol w:w="2970"/>
        <w:gridCol w:w="3600"/>
      </w:tblGrid>
      <w:tr w:rsidR="0021042A" w14:paraId="7630DBB9" w14:textId="77777777" w:rsidTr="00D04A67">
        <w:trPr>
          <w:jc w:val="center"/>
        </w:trPr>
        <w:tc>
          <w:tcPr>
            <w:tcW w:w="1885" w:type="dxa"/>
            <w:shd w:val="clear" w:color="auto" w:fill="DEEAF6" w:themeFill="accent5" w:themeFillTint="33"/>
            <w:vAlign w:val="bottom"/>
          </w:tcPr>
          <w:p w14:paraId="5A113AAB" w14:textId="77777777" w:rsidR="0021042A" w:rsidRDefault="0021042A" w:rsidP="00D04A67">
            <w:pPr>
              <w:jc w:val="center"/>
              <w:rPr>
                <w:lang w:val="en-US"/>
              </w:rPr>
            </w:pPr>
            <w:r>
              <w:rPr>
                <w:lang w:val="en-US"/>
              </w:rPr>
              <w:t>Clause</w:t>
            </w:r>
          </w:p>
        </w:tc>
        <w:tc>
          <w:tcPr>
            <w:tcW w:w="2970" w:type="dxa"/>
            <w:shd w:val="clear" w:color="auto" w:fill="DEEAF6" w:themeFill="accent5" w:themeFillTint="33"/>
            <w:vAlign w:val="bottom"/>
          </w:tcPr>
          <w:p w14:paraId="6204A9A1" w14:textId="77777777" w:rsidR="0021042A" w:rsidRDefault="0021042A" w:rsidP="00D04A67">
            <w:pPr>
              <w:jc w:val="center"/>
              <w:rPr>
                <w:lang w:val="en-US"/>
              </w:rPr>
            </w:pPr>
            <w:r>
              <w:rPr>
                <w:lang w:val="en-US"/>
              </w:rPr>
              <w:t>Description</w:t>
            </w:r>
          </w:p>
        </w:tc>
        <w:tc>
          <w:tcPr>
            <w:tcW w:w="3600" w:type="dxa"/>
            <w:shd w:val="clear" w:color="auto" w:fill="DEEAF6" w:themeFill="accent5" w:themeFillTint="33"/>
            <w:vAlign w:val="bottom"/>
          </w:tcPr>
          <w:p w14:paraId="67EC7AD3" w14:textId="77777777" w:rsidR="0021042A" w:rsidRDefault="0021042A" w:rsidP="00D04A67">
            <w:pPr>
              <w:jc w:val="center"/>
              <w:rPr>
                <w:lang w:val="en-US"/>
              </w:rPr>
            </w:pPr>
            <w:r>
              <w:rPr>
                <w:lang w:val="en-US"/>
              </w:rPr>
              <w:t>Change Description</w:t>
            </w:r>
          </w:p>
        </w:tc>
      </w:tr>
      <w:tr w:rsidR="002A405A" w14:paraId="12E3D070" w14:textId="77777777" w:rsidTr="00D04A67">
        <w:trPr>
          <w:jc w:val="center"/>
        </w:trPr>
        <w:tc>
          <w:tcPr>
            <w:tcW w:w="1885" w:type="dxa"/>
            <w:vAlign w:val="center"/>
          </w:tcPr>
          <w:p w14:paraId="4B6A37B3" w14:textId="256C712D" w:rsidR="002A405A" w:rsidRDefault="002A405A" w:rsidP="002A405A">
            <w:pPr>
              <w:jc w:val="center"/>
              <w:rPr>
                <w:lang w:val="en-US"/>
              </w:rPr>
            </w:pPr>
            <w:r>
              <w:rPr>
                <w:lang w:val="en-US"/>
              </w:rPr>
              <w:lastRenderedPageBreak/>
              <w:t>4.4</w:t>
            </w:r>
          </w:p>
        </w:tc>
        <w:tc>
          <w:tcPr>
            <w:tcW w:w="2970" w:type="dxa"/>
            <w:vAlign w:val="center"/>
          </w:tcPr>
          <w:p w14:paraId="44E7B2A8" w14:textId="1848CBA6" w:rsidR="002A405A" w:rsidRDefault="002A405A" w:rsidP="002A405A">
            <w:pPr>
              <w:jc w:val="center"/>
              <w:rPr>
                <w:lang w:val="en-US"/>
              </w:rPr>
            </w:pPr>
            <w:r>
              <w:rPr>
                <w:lang w:val="en-US"/>
              </w:rPr>
              <w:t>Regional Requirements</w:t>
            </w:r>
          </w:p>
        </w:tc>
        <w:tc>
          <w:tcPr>
            <w:tcW w:w="3600" w:type="dxa"/>
            <w:vAlign w:val="center"/>
          </w:tcPr>
          <w:p w14:paraId="07BDAEB3" w14:textId="5AE89A6A" w:rsidR="002A405A" w:rsidRDefault="002A405A" w:rsidP="002A405A">
            <w:pPr>
              <w:jc w:val="center"/>
              <w:rPr>
                <w:lang w:val="en-US"/>
              </w:rPr>
            </w:pPr>
            <w:r>
              <w:rPr>
                <w:lang w:val="en-US"/>
              </w:rPr>
              <w:t xml:space="preserve">No change as Table 4.4-1 captures requirements to comply with FCC </w:t>
            </w:r>
          </w:p>
        </w:tc>
      </w:tr>
      <w:tr w:rsidR="002A405A" w14:paraId="51DE36AA" w14:textId="77777777" w:rsidTr="00D04A67">
        <w:trPr>
          <w:jc w:val="center"/>
        </w:trPr>
        <w:tc>
          <w:tcPr>
            <w:tcW w:w="1885" w:type="dxa"/>
            <w:vAlign w:val="center"/>
          </w:tcPr>
          <w:p w14:paraId="26418DFB" w14:textId="44C5191B" w:rsidR="002A405A" w:rsidRDefault="002A405A" w:rsidP="002A405A">
            <w:pPr>
              <w:jc w:val="center"/>
              <w:rPr>
                <w:lang w:val="en-US"/>
              </w:rPr>
            </w:pPr>
            <w:r>
              <w:rPr>
                <w:lang w:val="en-US"/>
              </w:rPr>
              <w:t>6.7.5.5.4</w:t>
            </w:r>
          </w:p>
        </w:tc>
        <w:tc>
          <w:tcPr>
            <w:tcW w:w="2970" w:type="dxa"/>
            <w:vAlign w:val="center"/>
          </w:tcPr>
          <w:p w14:paraId="3BF09280" w14:textId="3C80701C" w:rsidR="002A405A" w:rsidRDefault="002A405A" w:rsidP="002A405A">
            <w:pPr>
              <w:jc w:val="center"/>
              <w:rPr>
                <w:lang w:val="en-US"/>
              </w:rPr>
            </w:pPr>
            <w:r>
              <w:rPr>
                <w:lang w:val="en-US"/>
              </w:rPr>
              <w:t>MSR Additional Requirement</w:t>
            </w:r>
          </w:p>
        </w:tc>
        <w:tc>
          <w:tcPr>
            <w:tcW w:w="3600" w:type="dxa"/>
            <w:vAlign w:val="center"/>
          </w:tcPr>
          <w:p w14:paraId="17311ACF" w14:textId="327D9F2E" w:rsidR="002A405A" w:rsidRDefault="002A405A" w:rsidP="002A405A">
            <w:pPr>
              <w:jc w:val="center"/>
              <w:rPr>
                <w:lang w:val="en-US"/>
              </w:rPr>
            </w:pPr>
            <w:r>
              <w:rPr>
                <w:lang w:val="en-US"/>
              </w:rPr>
              <w:t xml:space="preserve">No change </w:t>
            </w:r>
            <w:proofErr w:type="gramStart"/>
            <w:r>
              <w:rPr>
                <w:lang w:val="en-US"/>
              </w:rPr>
              <w:t>as  clause</w:t>
            </w:r>
            <w:proofErr w:type="gramEnd"/>
            <w:r>
              <w:rPr>
                <w:lang w:val="en-US"/>
              </w:rPr>
              <w:t>6.6.7.5.4.1 (Limits in FCC Title 47) captures requirement to comply with FCC requirements</w:t>
            </w:r>
          </w:p>
        </w:tc>
      </w:tr>
      <w:tr w:rsidR="001C3A71" w14:paraId="276735F7" w14:textId="77777777" w:rsidTr="00D04A67">
        <w:trPr>
          <w:jc w:val="center"/>
        </w:trPr>
        <w:tc>
          <w:tcPr>
            <w:tcW w:w="1885" w:type="dxa"/>
            <w:vAlign w:val="center"/>
          </w:tcPr>
          <w:p w14:paraId="1B58A0A1" w14:textId="028A748B" w:rsidR="001C3A71" w:rsidRDefault="001C3A71" w:rsidP="002A405A">
            <w:pPr>
              <w:jc w:val="center"/>
              <w:rPr>
                <w:lang w:val="en-US"/>
              </w:rPr>
            </w:pPr>
            <w:r>
              <w:rPr>
                <w:lang w:val="en-US"/>
              </w:rPr>
              <w:t>6.7.5.5.7</w:t>
            </w:r>
          </w:p>
        </w:tc>
        <w:tc>
          <w:tcPr>
            <w:tcW w:w="2970" w:type="dxa"/>
            <w:vAlign w:val="center"/>
          </w:tcPr>
          <w:p w14:paraId="3216F5EA" w14:textId="1ADC5ACF" w:rsidR="001C3A71" w:rsidRDefault="001C3A71" w:rsidP="002A405A">
            <w:pPr>
              <w:jc w:val="center"/>
              <w:rPr>
                <w:lang w:val="en-US"/>
              </w:rPr>
            </w:pPr>
            <w:r>
              <w:rPr>
                <w:lang w:val="en-US"/>
              </w:rPr>
              <w:t>Additional Requirements</w:t>
            </w:r>
          </w:p>
        </w:tc>
        <w:tc>
          <w:tcPr>
            <w:tcW w:w="3600" w:type="dxa"/>
            <w:vAlign w:val="center"/>
          </w:tcPr>
          <w:p w14:paraId="35E4D90A" w14:textId="264D5A55" w:rsidR="001C3A71" w:rsidRPr="001C3A71" w:rsidRDefault="001C3A71" w:rsidP="001C3A71">
            <w:pPr>
              <w:rPr>
                <w:b/>
                <w:bCs/>
                <w:lang w:val="en-US"/>
              </w:rPr>
            </w:pPr>
            <w:r>
              <w:rPr>
                <w:b/>
                <w:bCs/>
                <w:lang w:val="en-US"/>
              </w:rPr>
              <w:t>Update to add requirements for 1559 – 1610 MHz</w:t>
            </w:r>
          </w:p>
        </w:tc>
      </w:tr>
      <w:tr w:rsidR="001C3A71" w14:paraId="22472E28" w14:textId="77777777" w:rsidTr="00D04A67">
        <w:trPr>
          <w:jc w:val="center"/>
        </w:trPr>
        <w:tc>
          <w:tcPr>
            <w:tcW w:w="1885" w:type="dxa"/>
            <w:vAlign w:val="center"/>
          </w:tcPr>
          <w:p w14:paraId="1344DFF4" w14:textId="25E085BD" w:rsidR="001C3A71" w:rsidRDefault="001C3A71" w:rsidP="002A405A">
            <w:pPr>
              <w:jc w:val="center"/>
              <w:rPr>
                <w:lang w:val="en-US"/>
              </w:rPr>
            </w:pPr>
            <w:r>
              <w:rPr>
                <w:lang w:val="en-US"/>
              </w:rPr>
              <w:t>6.7.6.4.5.1.1</w:t>
            </w:r>
          </w:p>
        </w:tc>
        <w:tc>
          <w:tcPr>
            <w:tcW w:w="2970" w:type="dxa"/>
            <w:vAlign w:val="center"/>
          </w:tcPr>
          <w:p w14:paraId="54503C5D" w14:textId="6CDC759B" w:rsidR="001C3A71" w:rsidRDefault="001C3A71" w:rsidP="002A405A">
            <w:pPr>
              <w:jc w:val="center"/>
              <w:rPr>
                <w:lang w:val="en-US"/>
              </w:rPr>
            </w:pPr>
            <w:r>
              <w:rPr>
                <w:lang w:val="en-US"/>
              </w:rPr>
              <w:t>E-UTRA and NR MSRR operation</w:t>
            </w:r>
          </w:p>
        </w:tc>
        <w:tc>
          <w:tcPr>
            <w:tcW w:w="3600" w:type="dxa"/>
            <w:vAlign w:val="center"/>
          </w:tcPr>
          <w:p w14:paraId="25289E21" w14:textId="08041A7E" w:rsidR="001C3A71" w:rsidRPr="001C3A71" w:rsidRDefault="001C3A71" w:rsidP="001C3A71">
            <w:pPr>
              <w:jc w:val="center"/>
              <w:rPr>
                <w:lang w:val="en-US"/>
              </w:rPr>
            </w:pPr>
            <w:r w:rsidRPr="001C3A71">
              <w:rPr>
                <w:lang w:val="en-US"/>
              </w:rPr>
              <w:t>No change</w:t>
            </w:r>
          </w:p>
        </w:tc>
      </w:tr>
      <w:tr w:rsidR="001C3A71" w14:paraId="23E0BBC0" w14:textId="77777777" w:rsidTr="00D04A67">
        <w:trPr>
          <w:jc w:val="center"/>
        </w:trPr>
        <w:tc>
          <w:tcPr>
            <w:tcW w:w="1885" w:type="dxa"/>
            <w:vAlign w:val="center"/>
          </w:tcPr>
          <w:p w14:paraId="01370FB3" w14:textId="3D5FE62D" w:rsidR="001C3A71" w:rsidRDefault="001C3A71" w:rsidP="002A405A">
            <w:pPr>
              <w:jc w:val="center"/>
              <w:rPr>
                <w:lang w:val="en-US"/>
              </w:rPr>
            </w:pPr>
            <w:r>
              <w:rPr>
                <w:lang w:val="en-US"/>
              </w:rPr>
              <w:t>6.7.6.4.5.2</w:t>
            </w:r>
          </w:p>
        </w:tc>
        <w:tc>
          <w:tcPr>
            <w:tcW w:w="2970" w:type="dxa"/>
            <w:vAlign w:val="center"/>
          </w:tcPr>
          <w:p w14:paraId="3861F7DB" w14:textId="08613AAC" w:rsidR="001C3A71" w:rsidRDefault="001C3A71" w:rsidP="002A405A">
            <w:pPr>
              <w:jc w:val="center"/>
              <w:rPr>
                <w:lang w:val="en-US"/>
              </w:rPr>
            </w:pPr>
            <w:r>
              <w:rPr>
                <w:lang w:val="en-US"/>
              </w:rPr>
              <w:t>Singe RAT UTRA operation</w:t>
            </w:r>
          </w:p>
        </w:tc>
        <w:tc>
          <w:tcPr>
            <w:tcW w:w="3600" w:type="dxa"/>
            <w:vAlign w:val="center"/>
          </w:tcPr>
          <w:p w14:paraId="216E69E2" w14:textId="29108DD3" w:rsidR="001C3A71" w:rsidRDefault="001C3A71" w:rsidP="001C3A71">
            <w:pPr>
              <w:jc w:val="center"/>
              <w:rPr>
                <w:b/>
                <w:bCs/>
                <w:lang w:val="en-US"/>
              </w:rPr>
            </w:pPr>
            <w:r w:rsidRPr="001C3A71">
              <w:rPr>
                <w:lang w:val="en-US"/>
              </w:rPr>
              <w:t>No change</w:t>
            </w:r>
          </w:p>
        </w:tc>
      </w:tr>
      <w:tr w:rsidR="001C3A71" w14:paraId="6A321DFA" w14:textId="77777777" w:rsidTr="00D04A67">
        <w:trPr>
          <w:jc w:val="center"/>
        </w:trPr>
        <w:tc>
          <w:tcPr>
            <w:tcW w:w="1885" w:type="dxa"/>
            <w:vAlign w:val="center"/>
          </w:tcPr>
          <w:p w14:paraId="1A1EB5BB" w14:textId="497A53B5" w:rsidR="001C3A71" w:rsidRDefault="001C3A71" w:rsidP="002A405A">
            <w:pPr>
              <w:jc w:val="center"/>
              <w:rPr>
                <w:lang w:val="en-US"/>
              </w:rPr>
            </w:pPr>
            <w:r>
              <w:rPr>
                <w:lang w:val="en-US"/>
              </w:rPr>
              <w:t>6.7.6.4.5.3</w:t>
            </w:r>
          </w:p>
        </w:tc>
        <w:tc>
          <w:tcPr>
            <w:tcW w:w="2970" w:type="dxa"/>
            <w:vAlign w:val="center"/>
          </w:tcPr>
          <w:p w14:paraId="272E8859" w14:textId="45DCE628" w:rsidR="001C3A71" w:rsidRDefault="001C3A71" w:rsidP="002A405A">
            <w:pPr>
              <w:jc w:val="center"/>
              <w:rPr>
                <w:lang w:val="en-US"/>
              </w:rPr>
            </w:pPr>
            <w:r>
              <w:rPr>
                <w:lang w:val="en-US"/>
              </w:rPr>
              <w:t>Single RAT E-UTRA operation</w:t>
            </w:r>
          </w:p>
        </w:tc>
        <w:tc>
          <w:tcPr>
            <w:tcW w:w="3600" w:type="dxa"/>
            <w:vAlign w:val="center"/>
          </w:tcPr>
          <w:p w14:paraId="3F3187C3" w14:textId="68F72FBC" w:rsidR="001C3A71" w:rsidRPr="001C3A71" w:rsidRDefault="001C3A71" w:rsidP="001C3A71">
            <w:pPr>
              <w:jc w:val="center"/>
              <w:rPr>
                <w:lang w:val="en-US"/>
              </w:rPr>
            </w:pPr>
            <w:r>
              <w:rPr>
                <w:lang w:val="en-US"/>
              </w:rPr>
              <w:t>No change</w:t>
            </w:r>
          </w:p>
        </w:tc>
      </w:tr>
      <w:tr w:rsidR="001C3A71" w14:paraId="6879C230" w14:textId="77777777" w:rsidTr="00D04A67">
        <w:trPr>
          <w:jc w:val="center"/>
        </w:trPr>
        <w:tc>
          <w:tcPr>
            <w:tcW w:w="1885" w:type="dxa"/>
            <w:vAlign w:val="center"/>
          </w:tcPr>
          <w:p w14:paraId="7472E93A" w14:textId="1B1A9BFB" w:rsidR="001C3A71" w:rsidRDefault="00CD7DEB" w:rsidP="002A405A">
            <w:pPr>
              <w:jc w:val="center"/>
              <w:rPr>
                <w:lang w:val="en-US"/>
              </w:rPr>
            </w:pPr>
            <w:r>
              <w:rPr>
                <w:lang w:val="en-US"/>
              </w:rPr>
              <w:t>6.7.6.5.5.1</w:t>
            </w:r>
          </w:p>
        </w:tc>
        <w:tc>
          <w:tcPr>
            <w:tcW w:w="2970" w:type="dxa"/>
            <w:vAlign w:val="center"/>
          </w:tcPr>
          <w:p w14:paraId="776A42B7" w14:textId="32EF4DB8" w:rsidR="001C3A71" w:rsidRDefault="00CD7DEB" w:rsidP="002A405A">
            <w:pPr>
              <w:jc w:val="center"/>
              <w:rPr>
                <w:lang w:val="en-US"/>
              </w:rPr>
            </w:pPr>
            <w:r>
              <w:rPr>
                <w:lang w:val="en-US"/>
              </w:rPr>
              <w:t>Co-location with other base stations</w:t>
            </w:r>
          </w:p>
        </w:tc>
        <w:tc>
          <w:tcPr>
            <w:tcW w:w="3600" w:type="dxa"/>
            <w:vAlign w:val="center"/>
          </w:tcPr>
          <w:p w14:paraId="428E4F01" w14:textId="6D1F795C" w:rsidR="001C3A71" w:rsidRPr="00CD7DEB" w:rsidRDefault="00CD7DEB" w:rsidP="00CD7DEB">
            <w:pPr>
              <w:jc w:val="center"/>
              <w:rPr>
                <w:lang w:val="en-US"/>
              </w:rPr>
            </w:pPr>
            <w:r>
              <w:rPr>
                <w:lang w:val="en-US"/>
              </w:rPr>
              <w:t>No change</w:t>
            </w:r>
          </w:p>
        </w:tc>
      </w:tr>
      <w:tr w:rsidR="001C3A71" w14:paraId="0C7DC509" w14:textId="77777777" w:rsidTr="00D04A67">
        <w:trPr>
          <w:jc w:val="center"/>
        </w:trPr>
        <w:tc>
          <w:tcPr>
            <w:tcW w:w="1885" w:type="dxa"/>
            <w:vAlign w:val="center"/>
          </w:tcPr>
          <w:p w14:paraId="70F1C9F3" w14:textId="516BCB31" w:rsidR="001C3A71" w:rsidRDefault="00CD7DEB" w:rsidP="002A405A">
            <w:pPr>
              <w:jc w:val="center"/>
              <w:rPr>
                <w:lang w:val="en-US"/>
              </w:rPr>
            </w:pPr>
            <w:r>
              <w:rPr>
                <w:lang w:val="en-US"/>
              </w:rPr>
              <w:t>6.7.6.5.5.2</w:t>
            </w:r>
          </w:p>
        </w:tc>
        <w:tc>
          <w:tcPr>
            <w:tcW w:w="2970" w:type="dxa"/>
            <w:vAlign w:val="center"/>
          </w:tcPr>
          <w:p w14:paraId="06DD5170" w14:textId="17D79A19" w:rsidR="001C3A71" w:rsidRDefault="00CD7DEB" w:rsidP="002A405A">
            <w:pPr>
              <w:jc w:val="center"/>
              <w:rPr>
                <w:lang w:val="en-US"/>
              </w:rPr>
            </w:pPr>
            <w:r>
              <w:rPr>
                <w:lang w:val="en-US"/>
              </w:rPr>
              <w:t>Single RAT UTRA operation</w:t>
            </w:r>
          </w:p>
        </w:tc>
        <w:tc>
          <w:tcPr>
            <w:tcW w:w="3600" w:type="dxa"/>
            <w:vAlign w:val="center"/>
          </w:tcPr>
          <w:p w14:paraId="7389E75D" w14:textId="661FC022" w:rsidR="001C3A71" w:rsidRPr="00CD7DEB" w:rsidRDefault="00CD7DEB" w:rsidP="00CD7DEB">
            <w:pPr>
              <w:jc w:val="center"/>
              <w:rPr>
                <w:lang w:val="en-US"/>
              </w:rPr>
            </w:pPr>
            <w:r w:rsidRPr="00CD7DEB">
              <w:rPr>
                <w:lang w:val="en-US"/>
              </w:rPr>
              <w:t>No change</w:t>
            </w:r>
          </w:p>
        </w:tc>
      </w:tr>
      <w:tr w:rsidR="00CD7DEB" w14:paraId="7B50AB90" w14:textId="77777777" w:rsidTr="00D04A67">
        <w:trPr>
          <w:jc w:val="center"/>
        </w:trPr>
        <w:tc>
          <w:tcPr>
            <w:tcW w:w="1885" w:type="dxa"/>
            <w:vAlign w:val="center"/>
          </w:tcPr>
          <w:p w14:paraId="707A6D6A" w14:textId="799998B2" w:rsidR="00CD7DEB" w:rsidRDefault="00CD7DEB" w:rsidP="002A405A">
            <w:pPr>
              <w:jc w:val="center"/>
              <w:rPr>
                <w:lang w:val="en-US"/>
              </w:rPr>
            </w:pPr>
            <w:r>
              <w:rPr>
                <w:lang w:val="en-US"/>
              </w:rPr>
              <w:t>6.7.6.5.5.3</w:t>
            </w:r>
          </w:p>
        </w:tc>
        <w:tc>
          <w:tcPr>
            <w:tcW w:w="2970" w:type="dxa"/>
            <w:vAlign w:val="center"/>
          </w:tcPr>
          <w:p w14:paraId="23C4610A" w14:textId="3B8A556D" w:rsidR="00CD7DEB" w:rsidRDefault="00CD7DEB" w:rsidP="002A405A">
            <w:pPr>
              <w:jc w:val="center"/>
              <w:rPr>
                <w:lang w:val="en-US"/>
              </w:rPr>
            </w:pPr>
            <w:r>
              <w:rPr>
                <w:lang w:val="en-US"/>
              </w:rPr>
              <w:t>Single RAT E-UTRA operation</w:t>
            </w:r>
          </w:p>
        </w:tc>
        <w:tc>
          <w:tcPr>
            <w:tcW w:w="3600" w:type="dxa"/>
            <w:vAlign w:val="center"/>
          </w:tcPr>
          <w:p w14:paraId="3FCB74E8" w14:textId="326FEB96" w:rsidR="00CD7DEB" w:rsidRPr="00CD7DEB" w:rsidRDefault="00CD7DEB" w:rsidP="00CD7DEB">
            <w:pPr>
              <w:jc w:val="center"/>
              <w:rPr>
                <w:lang w:val="en-US"/>
              </w:rPr>
            </w:pPr>
            <w:r>
              <w:rPr>
                <w:lang w:val="en-US"/>
              </w:rPr>
              <w:t>No change</w:t>
            </w:r>
          </w:p>
        </w:tc>
      </w:tr>
      <w:tr w:rsidR="00CD7DEB" w14:paraId="6E90E8B6" w14:textId="77777777" w:rsidTr="00D04A67">
        <w:trPr>
          <w:jc w:val="center"/>
        </w:trPr>
        <w:tc>
          <w:tcPr>
            <w:tcW w:w="1885" w:type="dxa"/>
            <w:vAlign w:val="center"/>
          </w:tcPr>
          <w:p w14:paraId="5B4092D9" w14:textId="77F14EA5" w:rsidR="00CD7DEB" w:rsidRDefault="00CD7DEB" w:rsidP="002A405A">
            <w:pPr>
              <w:jc w:val="center"/>
              <w:rPr>
                <w:lang w:val="en-US"/>
              </w:rPr>
            </w:pPr>
            <w:r>
              <w:rPr>
                <w:lang w:val="en-US"/>
              </w:rPr>
              <w:t>7.6.3.5.1</w:t>
            </w:r>
          </w:p>
        </w:tc>
        <w:tc>
          <w:tcPr>
            <w:tcW w:w="2970" w:type="dxa"/>
            <w:vAlign w:val="center"/>
          </w:tcPr>
          <w:p w14:paraId="574E80CC" w14:textId="2ACA6912" w:rsidR="00CD7DEB" w:rsidRDefault="00CD7DEB" w:rsidP="002A405A">
            <w:pPr>
              <w:jc w:val="center"/>
              <w:rPr>
                <w:lang w:val="en-US"/>
              </w:rPr>
            </w:pPr>
            <w:r>
              <w:rPr>
                <w:lang w:val="en-US"/>
              </w:rPr>
              <w:t>MSR operation</w:t>
            </w:r>
          </w:p>
        </w:tc>
        <w:tc>
          <w:tcPr>
            <w:tcW w:w="3600" w:type="dxa"/>
            <w:vAlign w:val="center"/>
          </w:tcPr>
          <w:p w14:paraId="79AFF683" w14:textId="7C424C89" w:rsidR="00CD7DEB" w:rsidRDefault="00CD7DEB" w:rsidP="00CD7DEB">
            <w:pPr>
              <w:jc w:val="center"/>
              <w:rPr>
                <w:lang w:val="en-US"/>
              </w:rPr>
            </w:pPr>
            <w:r>
              <w:rPr>
                <w:lang w:val="en-US"/>
              </w:rPr>
              <w:t>No change</w:t>
            </w:r>
          </w:p>
        </w:tc>
      </w:tr>
      <w:tr w:rsidR="00CD7DEB" w14:paraId="07E3C4CF" w14:textId="77777777" w:rsidTr="00D04A67">
        <w:trPr>
          <w:jc w:val="center"/>
        </w:trPr>
        <w:tc>
          <w:tcPr>
            <w:tcW w:w="1885" w:type="dxa"/>
            <w:vAlign w:val="center"/>
          </w:tcPr>
          <w:p w14:paraId="1A8F6CE0" w14:textId="546C4C8F" w:rsidR="00CD7DEB" w:rsidRDefault="00CD7DEB" w:rsidP="002A405A">
            <w:pPr>
              <w:jc w:val="center"/>
              <w:rPr>
                <w:lang w:val="en-US"/>
              </w:rPr>
            </w:pPr>
            <w:r>
              <w:rPr>
                <w:lang w:val="en-US"/>
              </w:rPr>
              <w:t>7.6.3.5.2</w:t>
            </w:r>
          </w:p>
        </w:tc>
        <w:tc>
          <w:tcPr>
            <w:tcW w:w="2970" w:type="dxa"/>
            <w:vAlign w:val="center"/>
          </w:tcPr>
          <w:p w14:paraId="0B508054" w14:textId="04CCC09C" w:rsidR="00CD7DEB" w:rsidRDefault="00CD7DEB" w:rsidP="002A405A">
            <w:pPr>
              <w:jc w:val="center"/>
              <w:rPr>
                <w:lang w:val="en-US"/>
              </w:rPr>
            </w:pPr>
            <w:r>
              <w:rPr>
                <w:lang w:val="en-US"/>
              </w:rPr>
              <w:t>Single RAT UTRA FDD operation</w:t>
            </w:r>
          </w:p>
        </w:tc>
        <w:tc>
          <w:tcPr>
            <w:tcW w:w="3600" w:type="dxa"/>
            <w:vAlign w:val="center"/>
          </w:tcPr>
          <w:p w14:paraId="2A57DDC6" w14:textId="3F08D3CB" w:rsidR="00CD7DEB" w:rsidRDefault="00CD7DEB" w:rsidP="00CD7DEB">
            <w:pPr>
              <w:jc w:val="center"/>
              <w:rPr>
                <w:lang w:val="en-US"/>
              </w:rPr>
            </w:pPr>
            <w:r>
              <w:rPr>
                <w:lang w:val="en-US"/>
              </w:rPr>
              <w:t>No change</w:t>
            </w:r>
          </w:p>
        </w:tc>
      </w:tr>
      <w:tr w:rsidR="00CD7DEB" w14:paraId="3CCCF7AA" w14:textId="77777777" w:rsidTr="00D04A67">
        <w:trPr>
          <w:jc w:val="center"/>
        </w:trPr>
        <w:tc>
          <w:tcPr>
            <w:tcW w:w="1885" w:type="dxa"/>
            <w:vAlign w:val="center"/>
          </w:tcPr>
          <w:p w14:paraId="7B117C73" w14:textId="08C126DF" w:rsidR="00CD7DEB" w:rsidRDefault="00CD7DEB" w:rsidP="002A405A">
            <w:pPr>
              <w:jc w:val="center"/>
              <w:rPr>
                <w:lang w:val="en-US"/>
              </w:rPr>
            </w:pPr>
            <w:r>
              <w:rPr>
                <w:lang w:val="en-US"/>
              </w:rPr>
              <w:t>7.6.3.5.3</w:t>
            </w:r>
          </w:p>
        </w:tc>
        <w:tc>
          <w:tcPr>
            <w:tcW w:w="2970" w:type="dxa"/>
            <w:vAlign w:val="center"/>
          </w:tcPr>
          <w:p w14:paraId="68E04AD3" w14:textId="421982A3" w:rsidR="00CD7DEB" w:rsidRDefault="00CD7DEB" w:rsidP="002A405A">
            <w:pPr>
              <w:jc w:val="center"/>
              <w:rPr>
                <w:lang w:val="en-US"/>
              </w:rPr>
            </w:pPr>
            <w:r>
              <w:rPr>
                <w:lang w:val="en-US"/>
              </w:rPr>
              <w:t>Single RAT E-UTRA operation</w:t>
            </w:r>
          </w:p>
        </w:tc>
        <w:tc>
          <w:tcPr>
            <w:tcW w:w="3600" w:type="dxa"/>
            <w:vAlign w:val="center"/>
          </w:tcPr>
          <w:p w14:paraId="7FA37503" w14:textId="4AADB011" w:rsidR="00CD7DEB" w:rsidRDefault="0067572E" w:rsidP="00CD7DEB">
            <w:pPr>
              <w:jc w:val="center"/>
              <w:rPr>
                <w:lang w:val="en-US"/>
              </w:rPr>
            </w:pPr>
            <w:r>
              <w:rPr>
                <w:lang w:val="en-US"/>
              </w:rPr>
              <w:t>No change</w:t>
            </w:r>
          </w:p>
        </w:tc>
      </w:tr>
    </w:tbl>
    <w:p w14:paraId="158C7828" w14:textId="4887F4F9" w:rsidR="007B1256" w:rsidRDefault="0021042A" w:rsidP="003F3E1C">
      <w:pPr>
        <w:pStyle w:val="Caption"/>
        <w:jc w:val="center"/>
        <w:rPr>
          <w:lang w:val="en-US"/>
        </w:rPr>
      </w:pPr>
      <w:r>
        <w:t xml:space="preserve">Table </w:t>
      </w:r>
      <w:r>
        <w:fldChar w:fldCharType="begin"/>
      </w:r>
      <w:r>
        <w:instrText xml:space="preserve"> SEQ Table \* ARABIC </w:instrText>
      </w:r>
      <w:r>
        <w:fldChar w:fldCharType="separate"/>
      </w:r>
      <w:r w:rsidR="00440CC0">
        <w:rPr>
          <w:noProof/>
        </w:rPr>
        <w:t>8</w:t>
      </w:r>
      <w:r>
        <w:fldChar w:fldCharType="end"/>
      </w:r>
      <w:r>
        <w:t>: Required Changes to TS 37.145-2</w:t>
      </w:r>
    </w:p>
    <w:p w14:paraId="2AAAD94D" w14:textId="77777777" w:rsidR="007B1256" w:rsidRPr="007B1256" w:rsidRDefault="007B1256" w:rsidP="007B1256">
      <w:pPr>
        <w:rPr>
          <w:lang w:val="en-US"/>
        </w:rPr>
      </w:pPr>
    </w:p>
    <w:p w14:paraId="65FD8B71" w14:textId="1C22BFCB" w:rsidR="00033B07" w:rsidRPr="00440CC0" w:rsidRDefault="00033B07" w:rsidP="00033B07">
      <w:pPr>
        <w:rPr>
          <w:b/>
          <w:bCs/>
        </w:rPr>
      </w:pPr>
      <w:r w:rsidRPr="00440CC0">
        <w:rPr>
          <w:b/>
          <w:bCs/>
        </w:rPr>
        <w:t xml:space="preserve">Proposal 1: Agree to update </w:t>
      </w:r>
      <w:r w:rsidRPr="00440CC0">
        <w:rPr>
          <w:b/>
          <w:bCs/>
          <w:lang w:val="en-US"/>
        </w:rPr>
        <w:t>Clauses as indicated in above Tables</w:t>
      </w:r>
      <w:r w:rsidR="00440CC0" w:rsidRPr="00440CC0">
        <w:rPr>
          <w:b/>
          <w:bCs/>
          <w:lang w:val="en-US"/>
        </w:rPr>
        <w:t xml:space="preserve"> 1 to 8 </w:t>
      </w:r>
      <w:r w:rsidR="0006115A" w:rsidRPr="00440CC0">
        <w:rPr>
          <w:b/>
          <w:bCs/>
          <w:lang w:val="en-US"/>
        </w:rPr>
        <w:t xml:space="preserve"> for TS 36.104, 37.104, 36.141, 36.113, 37.113, 37.105, </w:t>
      </w:r>
      <w:r w:rsidR="00440CC0" w:rsidRPr="00440CC0">
        <w:rPr>
          <w:b/>
          <w:bCs/>
          <w:lang w:val="en-US"/>
        </w:rPr>
        <w:t>37.145-1 and 37.145-2 respectively</w:t>
      </w:r>
      <w:r w:rsidRPr="00440CC0">
        <w:rPr>
          <w:b/>
          <w:bCs/>
          <w:lang w:val="en-US"/>
        </w:rPr>
        <w:t xml:space="preserve"> to meet WID objective related to the out of band emission limits and two Tx/Rx spacings and submit Draft CRs at the next meeting.</w:t>
      </w:r>
    </w:p>
    <w:p w14:paraId="30A91156" w14:textId="0A49A0B5" w:rsidR="00082CDB" w:rsidRDefault="005B2CA3" w:rsidP="00F22934">
      <w:pPr>
        <w:pStyle w:val="Heading1"/>
      </w:pPr>
      <w:r>
        <w:t>Conclusions</w:t>
      </w:r>
      <w:r w:rsidR="00964721">
        <w:t xml:space="preserve"> and Proposals</w:t>
      </w:r>
    </w:p>
    <w:p w14:paraId="5FCA60B3" w14:textId="0856EE7C" w:rsidR="005B30B2" w:rsidRPr="00292958" w:rsidRDefault="005B30B2" w:rsidP="005B30B2">
      <w:r w:rsidRPr="00292958">
        <w:t>On the basis of substantial technical material on record in dockets 11-109 and 12-340, the following observations can be made related to impact of Band 24 DL transmissions on the ability of cellular devices to meet E911 requirements</w:t>
      </w:r>
      <w:r w:rsidR="00964721" w:rsidRPr="00964721">
        <w:t xml:space="preserve"> </w:t>
      </w:r>
      <w:r w:rsidR="00964721" w:rsidRPr="006B7628">
        <w:t>in accordance with FCC rule 47 C.F.R §9.10</w:t>
      </w:r>
      <w:r w:rsidRPr="00292958">
        <w:t>:</w:t>
      </w:r>
    </w:p>
    <w:p w14:paraId="1FFDF79C" w14:textId="326585F7" w:rsidR="005B30B2" w:rsidRPr="00584341" w:rsidRDefault="005B30B2" w:rsidP="005B30B2">
      <w:pPr>
        <w:rPr>
          <w:i/>
          <w:iCs/>
        </w:rPr>
      </w:pPr>
      <w:r w:rsidRPr="00584341">
        <w:rPr>
          <w:i/>
          <w:iCs/>
        </w:rPr>
        <w:t>Observation 1: The nominal accuracy test specified in section 5.2 of TS 34.171 specify a minimum requirement of less than 100 meters, 95% of the time.  A device conforming to nominal accuracy test specified in TS 34.171 was expected to meet the E911 requirement</w:t>
      </w:r>
    </w:p>
    <w:p w14:paraId="3A29A7FE" w14:textId="7BD13503" w:rsidR="005B30B2" w:rsidRPr="00584341" w:rsidRDefault="005B30B2" w:rsidP="005B30B2">
      <w:pPr>
        <w:rPr>
          <w:i/>
          <w:iCs/>
        </w:rPr>
      </w:pPr>
      <w:r w:rsidRPr="00584341">
        <w:rPr>
          <w:i/>
          <w:iCs/>
        </w:rPr>
        <w:t xml:space="preserve">Observation 2:  During the measurement campaign, TWG was cognizant of FCC’s E911 related accuracy and reliability requirements as is evident from section 3.2.3.1.1 in [3].  </w:t>
      </w:r>
    </w:p>
    <w:p w14:paraId="0F11CDCC" w14:textId="23EB9D97" w:rsidR="005B30B2" w:rsidRPr="00584341" w:rsidRDefault="005B30B2" w:rsidP="005B30B2">
      <w:pPr>
        <w:rPr>
          <w:i/>
          <w:iCs/>
        </w:rPr>
      </w:pPr>
      <w:r w:rsidRPr="00584341">
        <w:rPr>
          <w:i/>
          <w:iCs/>
        </w:rPr>
        <w:t xml:space="preserve">Observation 3: The tests performed in 2011 were with 62 dBm EIRP configuration for the Band 24 Base Station transmitter and showed that the performance of cellular devices was unlikely to be affected.  FCC has further restricted operation of Band 24 in 1526 – 1536 MHz to a maximum EIRP of 39.8 dBm.  With this </w:t>
      </w:r>
      <w:proofErr w:type="gramStart"/>
      <w:r w:rsidRPr="00584341">
        <w:rPr>
          <w:i/>
          <w:iCs/>
        </w:rPr>
        <w:t>22 dB</w:t>
      </w:r>
      <w:proofErr w:type="gramEnd"/>
      <w:r w:rsidRPr="00584341">
        <w:rPr>
          <w:i/>
          <w:iCs/>
        </w:rPr>
        <w:t xml:space="preserve"> reduction in the EIRP, the </w:t>
      </w:r>
      <w:proofErr w:type="spellStart"/>
      <w:r w:rsidRPr="00584341">
        <w:rPr>
          <w:i/>
          <w:iCs/>
        </w:rPr>
        <w:t>PoG</w:t>
      </w:r>
      <w:proofErr w:type="spellEnd"/>
      <w:r w:rsidRPr="00584341">
        <w:rPr>
          <w:i/>
          <w:iCs/>
        </w:rPr>
        <w:t xml:space="preserve"> from the Band 24 will be substantially below the handset susceptibility threshold of -25 dBm in all practical deployment scenarios.</w:t>
      </w:r>
    </w:p>
    <w:p w14:paraId="533B48DA" w14:textId="21097A1B" w:rsidR="005B30B2" w:rsidRPr="00584341" w:rsidRDefault="005B30B2" w:rsidP="005B30B2">
      <w:pPr>
        <w:rPr>
          <w:i/>
          <w:iCs/>
        </w:rPr>
      </w:pPr>
      <w:r w:rsidRPr="00584341">
        <w:rPr>
          <w:i/>
          <w:iCs/>
        </w:rPr>
        <w:t xml:space="preserve">Observation 4: All of this analysis performed by TWG was without regard to the cellular triangulation function and other capabilities as identified in TS 36.305 that provides an independent basis for position location when GPS is unavailable and in most mobile phones takes over automatically if a quality metric of the GPS positioning report is deemed too low. So, even in the truly extraordinary case in which a mobile phone is one of the few that is susceptible to interference in a tiny percentage of the Ligado coverage area and the device experiences interference at a level </w:t>
      </w:r>
      <w:r w:rsidRPr="00584341">
        <w:rPr>
          <w:i/>
          <w:iCs/>
        </w:rPr>
        <w:lastRenderedPageBreak/>
        <w:t>significant enough to affect its accuracy by more than 50 meters, the cellular assist capability will be triggered and restore required accuracy.</w:t>
      </w:r>
    </w:p>
    <w:p w14:paraId="137EB322" w14:textId="039E25E5" w:rsidR="005B30B2" w:rsidRPr="00584341" w:rsidRDefault="005B30B2" w:rsidP="005B30B2">
      <w:pPr>
        <w:rPr>
          <w:i/>
          <w:iCs/>
        </w:rPr>
      </w:pPr>
      <w:r w:rsidRPr="00584341">
        <w:rPr>
          <w:i/>
          <w:iCs/>
        </w:rPr>
        <w:t>Observation 5: For base stations operating at 62 dBm EIRP, TWG concluded in its executive summary to FCC that “the current test data and analysis to date indicates that operations in the lower bands (1526 to 1536 MHz) may be possible without harmful interference to existing cellular GPS devices.” Under the current rules, Ligado will be operating its base stations at maximum EIRP of 39.8 dBm.</w:t>
      </w:r>
    </w:p>
    <w:p w14:paraId="7A895F22" w14:textId="65206BA0" w:rsidR="005B30B2" w:rsidRPr="00584341" w:rsidRDefault="005B30B2" w:rsidP="005B30B2">
      <w:pPr>
        <w:rPr>
          <w:i/>
          <w:iCs/>
        </w:rPr>
      </w:pPr>
      <w:r w:rsidRPr="00584341">
        <w:rPr>
          <w:i/>
          <w:iCs/>
        </w:rPr>
        <w:t>Observation 6: For base stations operating at 62 dBm EIRP, DOC/NTIA concluded “Based on our analysis, we conclude that the lower 10 MHz base station signal does not significantly impact GPS receivers used in cellular devices.” Under the current rules, Ligado will be operating its base stations at maximum EIRP of 39.8 dBm.</w:t>
      </w:r>
    </w:p>
    <w:p w14:paraId="208E7BFE" w14:textId="27CDC420" w:rsidR="005B30B2" w:rsidRPr="00584341" w:rsidRDefault="005B30B2" w:rsidP="005B30B2">
      <w:pPr>
        <w:rPr>
          <w:i/>
          <w:iCs/>
        </w:rPr>
      </w:pPr>
      <w:r w:rsidRPr="00584341">
        <w:rPr>
          <w:i/>
          <w:iCs/>
        </w:rPr>
        <w:t xml:space="preserve">Observation 7: </w:t>
      </w:r>
      <w:r w:rsidRPr="00FE208C">
        <w:rPr>
          <w:i/>
          <w:iCs/>
        </w:rPr>
        <w:t>Results of supplemental testing requested by NTIA</w:t>
      </w:r>
      <w:r>
        <w:rPr>
          <w:b/>
          <w:bCs/>
          <w:i/>
          <w:iCs/>
        </w:rPr>
        <w:t xml:space="preserve"> </w:t>
      </w:r>
      <w:r w:rsidRPr="00584341">
        <w:rPr>
          <w:i/>
          <w:iCs/>
        </w:rPr>
        <w:t>show no material change and reinforce the results obtained in the TWG testing performed earlier this year. Consistent with the TWG Report findings, the impact of LTE transmit power at the lower 10MHz band, 1526-1536 MHz, on GPS operation in cellular devices is minimal or nonexistent if LTE power by site design and EIRP is managed to not exceed -30dBm on the ground.”</w:t>
      </w:r>
    </w:p>
    <w:p w14:paraId="0E171773" w14:textId="1BE9C1CA" w:rsidR="005B30B2" w:rsidRPr="00584341" w:rsidRDefault="005B30B2" w:rsidP="005B30B2">
      <w:pPr>
        <w:rPr>
          <w:i/>
          <w:iCs/>
        </w:rPr>
      </w:pPr>
      <w:r w:rsidRPr="00584341">
        <w:rPr>
          <w:i/>
          <w:iCs/>
        </w:rPr>
        <w:t xml:space="preserve">Observation 8: RAA tested and found compatibility with cellular devices at receive power levels of -20 and -10 dBm which, based on analysis submitted as part of the TWG report, is significantly higher than cellular devices would experience on the ground with the FCC’s 39.8 dBm EIRP limit on </w:t>
      </w:r>
      <w:proofErr w:type="spellStart"/>
      <w:r w:rsidRPr="00584341">
        <w:rPr>
          <w:i/>
          <w:iCs/>
        </w:rPr>
        <w:t>Ligado’s</w:t>
      </w:r>
      <w:proofErr w:type="spellEnd"/>
      <w:r w:rsidRPr="00584341">
        <w:rPr>
          <w:i/>
          <w:iCs/>
        </w:rPr>
        <w:t xml:space="preserve"> Band 24 license.</w:t>
      </w:r>
    </w:p>
    <w:p w14:paraId="26EB580B" w14:textId="77777777" w:rsidR="005B30B2" w:rsidRDefault="005B30B2" w:rsidP="005B30B2">
      <w:pPr>
        <w:rPr>
          <w:i/>
          <w:iCs/>
        </w:rPr>
      </w:pPr>
      <w:r w:rsidRPr="00584341">
        <w:rPr>
          <w:i/>
          <w:iCs/>
        </w:rPr>
        <w:t>Observation 9: Comparing the performance of the Galaxy S6 with its predecessor, the S5, shows that cellular GPS devices’ performance, which already is highly robust, continues to improve.  This is consistent with the fact that cellular devices include multiple transmitters and receivers (cellular in multiple bands, Bluetooth, Wi-Fi, etc.) collocated with the GPS receiver, which necessitates a design tolerant of other signals.</w:t>
      </w:r>
    </w:p>
    <w:p w14:paraId="2D9D597E" w14:textId="77777777" w:rsidR="005B30B2" w:rsidRPr="00CE63D3" w:rsidRDefault="005B30B2" w:rsidP="005B30B2">
      <w:pPr>
        <w:pStyle w:val="CommentText"/>
        <w:rPr>
          <w:b/>
          <w:bCs/>
        </w:rPr>
      </w:pPr>
      <w:r w:rsidRPr="00CE63D3">
        <w:rPr>
          <w:b/>
          <w:bCs/>
        </w:rPr>
        <w:t xml:space="preserve">Substantial technical data and material on record in Dockets 11-109 and 12-340 show that cellphone GPS receivers </w:t>
      </w:r>
      <w:r>
        <w:rPr>
          <w:b/>
          <w:bCs/>
        </w:rPr>
        <w:t xml:space="preserve">would have been </w:t>
      </w:r>
      <w:proofErr w:type="gramStart"/>
      <w:r w:rsidRPr="00CE63D3">
        <w:rPr>
          <w:b/>
          <w:bCs/>
        </w:rPr>
        <w:t>compatible  with</w:t>
      </w:r>
      <w:proofErr w:type="gramEnd"/>
      <w:r w:rsidRPr="00CE63D3">
        <w:rPr>
          <w:b/>
          <w:bCs/>
        </w:rPr>
        <w:t xml:space="preserve"> base station transmissions </w:t>
      </w:r>
      <w:r>
        <w:rPr>
          <w:b/>
          <w:bCs/>
        </w:rPr>
        <w:t>at</w:t>
      </w:r>
      <w:r w:rsidRPr="00CE63D3">
        <w:rPr>
          <w:b/>
          <w:bCs/>
        </w:rPr>
        <w:t xml:space="preserve"> 62 dBm EIRP in 1526 – 1536 MHz band and </w:t>
      </w:r>
      <w:r>
        <w:rPr>
          <w:b/>
          <w:bCs/>
        </w:rPr>
        <w:t xml:space="preserve">would have been able </w:t>
      </w:r>
      <w:r w:rsidRPr="00CE63D3">
        <w:rPr>
          <w:b/>
          <w:bCs/>
        </w:rPr>
        <w:t>to meet E911 requirements</w:t>
      </w:r>
      <w:r>
        <w:rPr>
          <w:b/>
          <w:bCs/>
        </w:rPr>
        <w:t xml:space="preserve"> based on the 2011 TWG test campaign</w:t>
      </w:r>
      <w:r w:rsidRPr="00CE63D3">
        <w:rPr>
          <w:b/>
          <w:bCs/>
        </w:rPr>
        <w:t xml:space="preserve">.  With additional 22 dB reduction in the Base Station EIRP mandated by the FCC in the 2020 Order, it can be concluded with even greater confidence that the performance of the E911 calls, in </w:t>
      </w:r>
      <w:proofErr w:type="spellStart"/>
      <w:r w:rsidRPr="00CE63D3">
        <w:rPr>
          <w:b/>
          <w:bCs/>
        </w:rPr>
        <w:t>accordane</w:t>
      </w:r>
      <w:proofErr w:type="spellEnd"/>
      <w:r w:rsidRPr="00CE63D3">
        <w:rPr>
          <w:b/>
          <w:bCs/>
        </w:rPr>
        <w:t xml:space="preserve"> with FCC rule 47 C.F.R §9.10, will be unaffected by Band 24/n24 DL transmissions in 1526 – 1536 MHz frequency range.</w:t>
      </w:r>
    </w:p>
    <w:p w14:paraId="61B92900" w14:textId="71BC24C4" w:rsidR="005B30B2" w:rsidRDefault="005B30B2" w:rsidP="005B30B2"/>
    <w:p w14:paraId="59DB70DB" w14:textId="0B18ACF0" w:rsidR="005B30B2" w:rsidRPr="005B2CA3" w:rsidRDefault="005B30B2" w:rsidP="005B30B2">
      <w:pPr>
        <w:rPr>
          <w:b/>
          <w:bCs/>
        </w:rPr>
      </w:pPr>
      <w:r w:rsidRPr="005B2CA3">
        <w:rPr>
          <w:b/>
          <w:bCs/>
        </w:rPr>
        <w:t xml:space="preserve">Proposal 1: Agree to update </w:t>
      </w:r>
      <w:r w:rsidRPr="005B2CA3">
        <w:rPr>
          <w:b/>
          <w:bCs/>
          <w:lang w:val="en-US"/>
        </w:rPr>
        <w:t>Clauses as indicated in above Tables 1 to 8  for TS 36.104, 37.104, 36.141, 36.113, 37.113, 37.105, 37.145-1 and 37.145-2 respectively to meet WID objective related to the out of band emission limits and two Tx/Rx spacings and submit Draft CRs at the next meeting.</w:t>
      </w:r>
    </w:p>
    <w:p w14:paraId="04A39EBF" w14:textId="62D8DDAC" w:rsidR="00F51241" w:rsidRDefault="00F51241" w:rsidP="002C55B1">
      <w:pPr>
        <w:pStyle w:val="Heading1"/>
        <w:jc w:val="both"/>
      </w:pPr>
      <w:r>
        <w:t>References</w:t>
      </w:r>
    </w:p>
    <w:p w14:paraId="37339164" w14:textId="2A56F909" w:rsidR="005C652D" w:rsidRDefault="005C652D" w:rsidP="00A87BF0">
      <w:r>
        <w:t xml:space="preserve">[1] RP-201356, </w:t>
      </w:r>
      <w:r w:rsidRPr="006A5DE9">
        <w:rPr>
          <w:lang w:val="en-US"/>
        </w:rPr>
        <w:t>Modification of LTE Band 24 specifications to comply with updated regulatory emission limits</w:t>
      </w:r>
    </w:p>
    <w:p w14:paraId="5E87FCAA" w14:textId="32BFA942" w:rsidR="00A87BF0" w:rsidRDefault="005B5857" w:rsidP="005C652D">
      <w:pPr>
        <w:tabs>
          <w:tab w:val="left" w:pos="1985"/>
        </w:tabs>
        <w:ind w:left="1980" w:hanging="1980"/>
      </w:pPr>
      <w:r w:rsidRPr="00B14D16">
        <w:t>[</w:t>
      </w:r>
      <w:r w:rsidR="005C652D">
        <w:t>2</w:t>
      </w:r>
      <w:r w:rsidRPr="00B14D16">
        <w:t>]</w:t>
      </w:r>
      <w:r w:rsidR="006C5DCD" w:rsidRPr="00B14D16">
        <w:t xml:space="preserve"> </w:t>
      </w:r>
      <w:r w:rsidR="005C652D">
        <w:t xml:space="preserve">R4-2006090, </w:t>
      </w:r>
      <w:r w:rsidR="005C652D" w:rsidRPr="005C652D">
        <w:t xml:space="preserve">Regulatory updates for 3GPP Band 24 </w:t>
      </w:r>
    </w:p>
    <w:p w14:paraId="5A8C46BB" w14:textId="77777777" w:rsidR="00082CDB" w:rsidRPr="00CE63D3" w:rsidRDefault="00082CDB" w:rsidP="00082CDB">
      <w:r w:rsidRPr="00CE63D3">
        <w:t xml:space="preserve">[3] TWG Report, sections 2.1 – 2.6, 2.7.2, 3.2 </w:t>
      </w:r>
      <w:hyperlink r:id="rId21" w:history="1">
        <w:r w:rsidRPr="00CE63D3">
          <w:rPr>
            <w:rStyle w:val="Hyperlink"/>
            <w:rFonts w:eastAsia="Times New Roman"/>
          </w:rPr>
          <w:t>https://ecfsapi.fcc.gov/file/7021690471.pdf</w:t>
        </w:r>
      </w:hyperlink>
      <w:r w:rsidRPr="00CE63D3">
        <w:t xml:space="preserve"> </w:t>
      </w:r>
    </w:p>
    <w:p w14:paraId="52826466" w14:textId="77777777" w:rsidR="00082CDB" w:rsidRPr="00CE63D3" w:rsidRDefault="00082CDB" w:rsidP="00082CDB">
      <w:r w:rsidRPr="00CE63D3">
        <w:t xml:space="preserve">[4] NTIA Letter to the FCC </w:t>
      </w:r>
      <w:hyperlink r:id="rId22" w:history="1">
        <w:r w:rsidRPr="00CE63D3">
          <w:rPr>
            <w:rStyle w:val="Hyperlink"/>
          </w:rPr>
          <w:t>https://ecfsapi.fcc.gov/file/7021860324.pdf</w:t>
        </w:r>
      </w:hyperlink>
    </w:p>
    <w:p w14:paraId="6F528F8B" w14:textId="77777777" w:rsidR="00082CDB" w:rsidRPr="00CE63D3" w:rsidRDefault="00082CDB" w:rsidP="00082CDB">
      <w:r w:rsidRPr="00CE63D3">
        <w:t xml:space="preserve">[5] TWG November 2011 Cellular Device Test Report </w:t>
      </w:r>
      <w:hyperlink r:id="rId23" w:history="1">
        <w:r w:rsidRPr="00CE63D3">
          <w:rPr>
            <w:rStyle w:val="Hyperlink"/>
            <w:rFonts w:eastAsia="Times New Roman"/>
          </w:rPr>
          <w:t>https://ecfsapi.fcc.gov/file/7021860333.pdf</w:t>
        </w:r>
      </w:hyperlink>
    </w:p>
    <w:p w14:paraId="4D59B651" w14:textId="77777777" w:rsidR="00082CDB" w:rsidRPr="00CE63D3" w:rsidRDefault="00082CDB" w:rsidP="00082CDB">
      <w:pPr>
        <w:rPr>
          <w:rStyle w:val="Hyperlink"/>
        </w:rPr>
      </w:pPr>
      <w:r w:rsidRPr="00CE63D3">
        <w:t xml:space="preserve">[6] RAA Test Report at </w:t>
      </w:r>
      <w:hyperlink r:id="rId24" w:history="1">
        <w:r w:rsidRPr="00CE63D3">
          <w:rPr>
            <w:rStyle w:val="Hyperlink"/>
          </w:rPr>
          <w:t>https://ecfsapi.fcc.gov/file/60001841466.pdf</w:t>
        </w:r>
      </w:hyperlink>
    </w:p>
    <w:p w14:paraId="05B40DC8" w14:textId="77777777" w:rsidR="00082CDB" w:rsidRPr="00CE63D3" w:rsidRDefault="00082CDB" w:rsidP="00082CDB">
      <w:pPr>
        <w:pStyle w:val="CommentText"/>
      </w:pPr>
      <w:r w:rsidRPr="005F67AC">
        <w:rPr>
          <w:rStyle w:val="Hyperlink"/>
          <w:color w:val="000000" w:themeColor="text1"/>
          <w:u w:val="none"/>
        </w:rPr>
        <w:t xml:space="preserve">[7] </w:t>
      </w:r>
      <w:r w:rsidRPr="00CE63D3">
        <w:t xml:space="preserve">Live Sky cellular TWG Test Results Appendix C.3  </w:t>
      </w:r>
      <w:hyperlink r:id="rId25" w:history="1">
        <w:r w:rsidRPr="00CE63D3">
          <w:rPr>
            <w:rStyle w:val="Hyperlink"/>
          </w:rPr>
          <w:t>https://ecfsapi.fcc.gov/file/7021690472.pdf</w:t>
        </w:r>
      </w:hyperlink>
    </w:p>
    <w:p w14:paraId="7DCD1EC4" w14:textId="17D09AEB" w:rsidR="00082CDB" w:rsidRDefault="00082CDB" w:rsidP="005B2CA3">
      <w:pPr>
        <w:pStyle w:val="CommentText"/>
      </w:pPr>
      <w:r w:rsidRPr="00CE63D3">
        <w:t xml:space="preserve">[8] The TWG Executive Summary  </w:t>
      </w:r>
      <w:hyperlink r:id="rId26" w:history="1">
        <w:r w:rsidR="005B2CA3" w:rsidRPr="00BB05ED">
          <w:rPr>
            <w:rStyle w:val="Hyperlink"/>
          </w:rPr>
          <w:t>https://ecfsapi.fcc.gov/file/7021690470.pdf</w:t>
        </w:r>
      </w:hyperlink>
    </w:p>
    <w:p w14:paraId="7B436CB4" w14:textId="673A7ABA" w:rsidR="002C4546" w:rsidRPr="00EF6538" w:rsidRDefault="005F67AC" w:rsidP="005F67AC">
      <w:pPr>
        <w:pStyle w:val="CommentText"/>
      </w:pPr>
      <w:r>
        <w:t>[9] FCC Order DA 20-48A1 https://ecfsapi.fcc.gov/file/04222926711874/FCC-20-48A1.pdf</w:t>
      </w:r>
    </w:p>
    <w:sectPr w:rsidR="002C4546" w:rsidRPr="00EF6538" w:rsidSect="007D2899">
      <w:footerReference w:type="even" r:id="rId27"/>
      <w:footerReference w:type="default" r:id="rId28"/>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F4AE2C" w14:textId="77777777" w:rsidR="009707A5" w:rsidRDefault="009707A5">
      <w:r>
        <w:separator/>
      </w:r>
    </w:p>
  </w:endnote>
  <w:endnote w:type="continuationSeparator" w:id="0">
    <w:p w14:paraId="73A0F1D3" w14:textId="77777777" w:rsidR="009707A5" w:rsidRDefault="009707A5">
      <w:r>
        <w:continuationSeparator/>
      </w:r>
    </w:p>
  </w:endnote>
  <w:endnote w:type="continuationNotice" w:id="1">
    <w:p w14:paraId="0249D785" w14:textId="77777777" w:rsidR="009707A5" w:rsidRDefault="009707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pitch w:val="variable"/>
    <w:sig w:usb0="E00002FF" w:usb1="5200205F" w:usb2="00A0C000" w:usb3="00000000" w:csb0="0000019F" w:csb1="00000000"/>
  </w:font>
  <w:font w:name="Tms Rmn">
    <w:altName w:val="Times New Roman"/>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altName w:val="Calibri"/>
    <w:panose1 w:val="020B0604020202020204"/>
    <w:charset w:val="00"/>
    <w:family w:val="swiss"/>
    <w:pitch w:val="variable"/>
    <w:sig w:usb0="E4002EFF" w:usb1="C000E47F"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BE8E8" w14:textId="77777777" w:rsidR="00802B9B" w:rsidRDefault="00802B9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802B9B" w:rsidRDefault="00802B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6D84B" w14:textId="0B696C20" w:rsidR="00802B9B" w:rsidRDefault="00802B9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802B9B" w:rsidRDefault="00802B9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2AD18D" w14:textId="77777777" w:rsidR="009707A5" w:rsidRDefault="009707A5">
      <w:r>
        <w:separator/>
      </w:r>
    </w:p>
  </w:footnote>
  <w:footnote w:type="continuationSeparator" w:id="0">
    <w:p w14:paraId="34579FBF" w14:textId="77777777" w:rsidR="009707A5" w:rsidRDefault="009707A5">
      <w:r>
        <w:continuationSeparator/>
      </w:r>
    </w:p>
  </w:footnote>
  <w:footnote w:type="continuationNotice" w:id="1">
    <w:p w14:paraId="09D2BFB0" w14:textId="77777777" w:rsidR="009707A5" w:rsidRDefault="009707A5">
      <w:pPr>
        <w:spacing w:after="0"/>
      </w:pPr>
    </w:p>
  </w:footnote>
  <w:footnote w:id="2">
    <w:p w14:paraId="275FD7A4" w14:textId="77777777" w:rsidR="00802B9B" w:rsidRPr="00394D94" w:rsidRDefault="00802B9B" w:rsidP="00802B9B">
      <w:pPr>
        <w:pStyle w:val="FootnoteText"/>
        <w:ind w:left="0" w:firstLine="0"/>
      </w:pPr>
      <w:r>
        <w:rPr>
          <w:rStyle w:val="FootnoteReference"/>
        </w:rPr>
        <w:footnoteRef/>
      </w:r>
      <w:r>
        <w:t xml:space="preserve"> </w:t>
      </w:r>
      <w:r w:rsidRPr="006B7628">
        <w:rPr>
          <w:sz w:val="20"/>
        </w:rPr>
        <w:t>Appendix C</w:t>
      </w:r>
      <w:r>
        <w:rPr>
          <w:sz w:val="20"/>
        </w:rPr>
        <w:t>.</w:t>
      </w:r>
      <w:r w:rsidRPr="006B7628">
        <w:rPr>
          <w:sz w:val="20"/>
        </w:rPr>
        <w:t>3</w:t>
      </w:r>
      <w:r>
        <w:rPr>
          <w:sz w:val="20"/>
        </w:rPr>
        <w:t xml:space="preserve"> in [7] </w:t>
      </w:r>
      <w:r w:rsidRPr="006B7628">
        <w:rPr>
          <w:sz w:val="20"/>
        </w:rPr>
        <w:t xml:space="preserve">The power of -20 dBm reported in the above graph was referenced to a 0 dBi dual, linear, orthogonally polarized antenna. The Cellular Sub-Team agreed that a cellular GPS receiver would </w:t>
      </w:r>
      <w:r w:rsidRPr="006B7628">
        <w:rPr>
          <w:sz w:val="23"/>
          <w:szCs w:val="23"/>
        </w:rPr>
        <w:t xml:space="preserve"> </w:t>
      </w:r>
      <w:r w:rsidRPr="006B7628">
        <w:rPr>
          <w:sz w:val="20"/>
        </w:rPr>
        <w:t>receive a power corresponding to -25 dBm corresponding to -20 dBm reported in the field owing to 5 dB antenna coupling loss.</w:t>
      </w:r>
      <w:r>
        <w:rPr>
          <w:sz w:val="20"/>
        </w:rPr>
        <w:t xml:space="preserve"> </w:t>
      </w:r>
      <w:r>
        <w:t xml:space="preserve"> </w:t>
      </w:r>
    </w:p>
    <w:p w14:paraId="22E08439" w14:textId="77777777" w:rsidR="00802B9B" w:rsidRDefault="00802B9B" w:rsidP="00802B9B">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26C101F2"/>
    <w:multiLevelType w:val="hybridMultilevel"/>
    <w:tmpl w:val="8FEA7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CD6AFA"/>
    <w:multiLevelType w:val="hybridMultilevel"/>
    <w:tmpl w:val="67EC1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4F59F0"/>
    <w:multiLevelType w:val="multilevel"/>
    <w:tmpl w:val="854E6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23"/>
  </w:num>
  <w:num w:numId="3">
    <w:abstractNumId w:val="27"/>
  </w:num>
  <w:num w:numId="4">
    <w:abstractNumId w:val="30"/>
  </w:num>
  <w:num w:numId="5">
    <w:abstractNumId w:val="19"/>
  </w:num>
  <w:num w:numId="6">
    <w:abstractNumId w:val="11"/>
  </w:num>
  <w:num w:numId="7">
    <w:abstractNumId w:val="4"/>
  </w:num>
  <w:num w:numId="8">
    <w:abstractNumId w:val="25"/>
  </w:num>
  <w:num w:numId="9">
    <w:abstractNumId w:val="12"/>
  </w:num>
  <w:num w:numId="10">
    <w:abstractNumId w:val="17"/>
  </w:num>
  <w:num w:numId="11">
    <w:abstractNumId w:val="31"/>
  </w:num>
  <w:num w:numId="12">
    <w:abstractNumId w:val="29"/>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7"/>
  </w:num>
  <w:num w:numId="15">
    <w:abstractNumId w:val="6"/>
  </w:num>
  <w:num w:numId="16">
    <w:abstractNumId w:val="5"/>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10"/>
  </w:num>
  <w:num w:numId="19">
    <w:abstractNumId w:val="14"/>
  </w:num>
  <w:num w:numId="20">
    <w:abstractNumId w:val="22"/>
  </w:num>
  <w:num w:numId="21">
    <w:abstractNumId w:val="26"/>
  </w:num>
  <w:num w:numId="22">
    <w:abstractNumId w:val="18"/>
  </w:num>
  <w:num w:numId="23">
    <w:abstractNumId w:val="24"/>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28"/>
  </w:num>
  <w:num w:numId="26">
    <w:abstractNumId w:val="3"/>
  </w:num>
  <w:num w:numId="27">
    <w:abstractNumId w:val="20"/>
  </w:num>
  <w:num w:numId="28">
    <w:abstractNumId w:val="2"/>
  </w:num>
  <w:num w:numId="29">
    <w:abstractNumId w:val="8"/>
  </w:num>
  <w:num w:numId="30">
    <w:abstractNumId w:val="13"/>
  </w:num>
  <w:num w:numId="31">
    <w:abstractNumId w:val="1"/>
  </w:num>
  <w:num w:numId="32">
    <w:abstractNumId w:val="9"/>
  </w:num>
  <w:num w:numId="33">
    <w:abstractNumId w:val="21"/>
  </w:num>
  <w:num w:numId="34">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2B45"/>
    <w:rsid w:val="0000301D"/>
    <w:rsid w:val="000033AE"/>
    <w:rsid w:val="000035A9"/>
    <w:rsid w:val="00003883"/>
    <w:rsid w:val="00004283"/>
    <w:rsid w:val="00004691"/>
    <w:rsid w:val="00004796"/>
    <w:rsid w:val="00006110"/>
    <w:rsid w:val="00006186"/>
    <w:rsid w:val="00006198"/>
    <w:rsid w:val="00006454"/>
    <w:rsid w:val="0000667F"/>
    <w:rsid w:val="00006710"/>
    <w:rsid w:val="00006C4A"/>
    <w:rsid w:val="00007509"/>
    <w:rsid w:val="0001056E"/>
    <w:rsid w:val="00010EE0"/>
    <w:rsid w:val="0001181D"/>
    <w:rsid w:val="00011B0B"/>
    <w:rsid w:val="00011C44"/>
    <w:rsid w:val="000124D2"/>
    <w:rsid w:val="00012735"/>
    <w:rsid w:val="00012B14"/>
    <w:rsid w:val="000138F3"/>
    <w:rsid w:val="00013945"/>
    <w:rsid w:val="00013A12"/>
    <w:rsid w:val="0001409E"/>
    <w:rsid w:val="0001447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1275"/>
    <w:rsid w:val="00021556"/>
    <w:rsid w:val="0002180A"/>
    <w:rsid w:val="000233AC"/>
    <w:rsid w:val="00023A2F"/>
    <w:rsid w:val="00024654"/>
    <w:rsid w:val="000246F5"/>
    <w:rsid w:val="000248EA"/>
    <w:rsid w:val="00025F85"/>
    <w:rsid w:val="00025FBE"/>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07"/>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DD3"/>
    <w:rsid w:val="000420FB"/>
    <w:rsid w:val="00043184"/>
    <w:rsid w:val="00043D07"/>
    <w:rsid w:val="000446FD"/>
    <w:rsid w:val="0004511D"/>
    <w:rsid w:val="00045318"/>
    <w:rsid w:val="00045774"/>
    <w:rsid w:val="00046743"/>
    <w:rsid w:val="0004795F"/>
    <w:rsid w:val="00047A40"/>
    <w:rsid w:val="00047BD8"/>
    <w:rsid w:val="00051030"/>
    <w:rsid w:val="00051D36"/>
    <w:rsid w:val="00051DA9"/>
    <w:rsid w:val="00052E2F"/>
    <w:rsid w:val="00053A6C"/>
    <w:rsid w:val="00053B52"/>
    <w:rsid w:val="00053E42"/>
    <w:rsid w:val="0005400D"/>
    <w:rsid w:val="000549BA"/>
    <w:rsid w:val="000550EF"/>
    <w:rsid w:val="0005520E"/>
    <w:rsid w:val="00055B21"/>
    <w:rsid w:val="000562FA"/>
    <w:rsid w:val="000601B0"/>
    <w:rsid w:val="0006115A"/>
    <w:rsid w:val="00061338"/>
    <w:rsid w:val="00062B7F"/>
    <w:rsid w:val="00062E5A"/>
    <w:rsid w:val="00062F52"/>
    <w:rsid w:val="00063999"/>
    <w:rsid w:val="0006427B"/>
    <w:rsid w:val="000642D1"/>
    <w:rsid w:val="0006440F"/>
    <w:rsid w:val="00064A80"/>
    <w:rsid w:val="000669D5"/>
    <w:rsid w:val="00066EEB"/>
    <w:rsid w:val="00066F4C"/>
    <w:rsid w:val="0007009D"/>
    <w:rsid w:val="00070561"/>
    <w:rsid w:val="00070ECC"/>
    <w:rsid w:val="00070F4C"/>
    <w:rsid w:val="000712E7"/>
    <w:rsid w:val="000724BF"/>
    <w:rsid w:val="0007307A"/>
    <w:rsid w:val="000737C6"/>
    <w:rsid w:val="000737DA"/>
    <w:rsid w:val="00074F5C"/>
    <w:rsid w:val="000753CE"/>
    <w:rsid w:val="0007555F"/>
    <w:rsid w:val="00076DB9"/>
    <w:rsid w:val="00077FE0"/>
    <w:rsid w:val="00081B6C"/>
    <w:rsid w:val="00081D21"/>
    <w:rsid w:val="00082CDB"/>
    <w:rsid w:val="00082CE8"/>
    <w:rsid w:val="00083CBE"/>
    <w:rsid w:val="000841A8"/>
    <w:rsid w:val="00084301"/>
    <w:rsid w:val="0008452A"/>
    <w:rsid w:val="00084BE4"/>
    <w:rsid w:val="0008544F"/>
    <w:rsid w:val="00085B3A"/>
    <w:rsid w:val="00085C24"/>
    <w:rsid w:val="00085DB7"/>
    <w:rsid w:val="0008682B"/>
    <w:rsid w:val="00087230"/>
    <w:rsid w:val="00090BB8"/>
    <w:rsid w:val="00091017"/>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2153"/>
    <w:rsid w:val="000A2A53"/>
    <w:rsid w:val="000A2D07"/>
    <w:rsid w:val="000A30DD"/>
    <w:rsid w:val="000A31E0"/>
    <w:rsid w:val="000A3615"/>
    <w:rsid w:val="000A3725"/>
    <w:rsid w:val="000A3A69"/>
    <w:rsid w:val="000A3BD7"/>
    <w:rsid w:val="000A4B56"/>
    <w:rsid w:val="000A5549"/>
    <w:rsid w:val="000A561C"/>
    <w:rsid w:val="000A57F2"/>
    <w:rsid w:val="000A6602"/>
    <w:rsid w:val="000A697D"/>
    <w:rsid w:val="000A786A"/>
    <w:rsid w:val="000A79E3"/>
    <w:rsid w:val="000B0B23"/>
    <w:rsid w:val="000B1E76"/>
    <w:rsid w:val="000B24B0"/>
    <w:rsid w:val="000B27FA"/>
    <w:rsid w:val="000B2A42"/>
    <w:rsid w:val="000B2EFB"/>
    <w:rsid w:val="000B327D"/>
    <w:rsid w:val="000B37AA"/>
    <w:rsid w:val="000B434A"/>
    <w:rsid w:val="000B48B6"/>
    <w:rsid w:val="000B5030"/>
    <w:rsid w:val="000B5EE7"/>
    <w:rsid w:val="000B5FC6"/>
    <w:rsid w:val="000B6D46"/>
    <w:rsid w:val="000B6D65"/>
    <w:rsid w:val="000B735E"/>
    <w:rsid w:val="000C084C"/>
    <w:rsid w:val="000C086D"/>
    <w:rsid w:val="000C0B1F"/>
    <w:rsid w:val="000C0EBB"/>
    <w:rsid w:val="000C1EBE"/>
    <w:rsid w:val="000C1F3E"/>
    <w:rsid w:val="000C29B3"/>
    <w:rsid w:val="000C4A55"/>
    <w:rsid w:val="000C4A8B"/>
    <w:rsid w:val="000C5396"/>
    <w:rsid w:val="000C5EE5"/>
    <w:rsid w:val="000C655C"/>
    <w:rsid w:val="000C6650"/>
    <w:rsid w:val="000C6CBF"/>
    <w:rsid w:val="000C73B4"/>
    <w:rsid w:val="000C7E14"/>
    <w:rsid w:val="000D01BA"/>
    <w:rsid w:val="000D10BF"/>
    <w:rsid w:val="000D19C5"/>
    <w:rsid w:val="000D1A28"/>
    <w:rsid w:val="000D1AA6"/>
    <w:rsid w:val="000D2B1D"/>
    <w:rsid w:val="000D2DDE"/>
    <w:rsid w:val="000D2E2A"/>
    <w:rsid w:val="000D3271"/>
    <w:rsid w:val="000D33D3"/>
    <w:rsid w:val="000D3487"/>
    <w:rsid w:val="000D3CB5"/>
    <w:rsid w:val="000D40F5"/>
    <w:rsid w:val="000D467F"/>
    <w:rsid w:val="000D4E0C"/>
    <w:rsid w:val="000D6053"/>
    <w:rsid w:val="000D660E"/>
    <w:rsid w:val="000D66BB"/>
    <w:rsid w:val="000D713A"/>
    <w:rsid w:val="000D7224"/>
    <w:rsid w:val="000D7652"/>
    <w:rsid w:val="000D7B61"/>
    <w:rsid w:val="000E0602"/>
    <w:rsid w:val="000E1041"/>
    <w:rsid w:val="000E1046"/>
    <w:rsid w:val="000E2C23"/>
    <w:rsid w:val="000E3B40"/>
    <w:rsid w:val="000E3D46"/>
    <w:rsid w:val="000E3DD1"/>
    <w:rsid w:val="000E4A11"/>
    <w:rsid w:val="000E5260"/>
    <w:rsid w:val="000E58CF"/>
    <w:rsid w:val="000E5C51"/>
    <w:rsid w:val="000E6208"/>
    <w:rsid w:val="000E71B4"/>
    <w:rsid w:val="000E7250"/>
    <w:rsid w:val="000F0E0B"/>
    <w:rsid w:val="000F0EE1"/>
    <w:rsid w:val="000F153E"/>
    <w:rsid w:val="000F17E2"/>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29A7"/>
    <w:rsid w:val="00103CC7"/>
    <w:rsid w:val="00104258"/>
    <w:rsid w:val="00104417"/>
    <w:rsid w:val="00104B7E"/>
    <w:rsid w:val="0010560E"/>
    <w:rsid w:val="00106117"/>
    <w:rsid w:val="00106E80"/>
    <w:rsid w:val="001072D7"/>
    <w:rsid w:val="001073DE"/>
    <w:rsid w:val="00107B29"/>
    <w:rsid w:val="00107B44"/>
    <w:rsid w:val="001102BF"/>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22AC"/>
    <w:rsid w:val="001229CB"/>
    <w:rsid w:val="00122DE5"/>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6FA"/>
    <w:rsid w:val="00130ECD"/>
    <w:rsid w:val="00131FD4"/>
    <w:rsid w:val="00133FDC"/>
    <w:rsid w:val="0013513B"/>
    <w:rsid w:val="0013546D"/>
    <w:rsid w:val="00135A1D"/>
    <w:rsid w:val="00135E13"/>
    <w:rsid w:val="00136A20"/>
    <w:rsid w:val="00136BDF"/>
    <w:rsid w:val="0013754C"/>
    <w:rsid w:val="00140AF5"/>
    <w:rsid w:val="00142046"/>
    <w:rsid w:val="00142612"/>
    <w:rsid w:val="001430CD"/>
    <w:rsid w:val="0014316A"/>
    <w:rsid w:val="0014330A"/>
    <w:rsid w:val="0014350C"/>
    <w:rsid w:val="001438E0"/>
    <w:rsid w:val="00144026"/>
    <w:rsid w:val="00144095"/>
    <w:rsid w:val="001445CF"/>
    <w:rsid w:val="001467B0"/>
    <w:rsid w:val="001469DA"/>
    <w:rsid w:val="00146E00"/>
    <w:rsid w:val="00147203"/>
    <w:rsid w:val="0014774C"/>
    <w:rsid w:val="00147899"/>
    <w:rsid w:val="00147DE0"/>
    <w:rsid w:val="00150F51"/>
    <w:rsid w:val="001516C0"/>
    <w:rsid w:val="001516D8"/>
    <w:rsid w:val="00151825"/>
    <w:rsid w:val="00151ABA"/>
    <w:rsid w:val="0015239C"/>
    <w:rsid w:val="00152400"/>
    <w:rsid w:val="00154025"/>
    <w:rsid w:val="001553C6"/>
    <w:rsid w:val="00156F3C"/>
    <w:rsid w:val="0015760F"/>
    <w:rsid w:val="001600D4"/>
    <w:rsid w:val="0016046E"/>
    <w:rsid w:val="00160526"/>
    <w:rsid w:val="0016136A"/>
    <w:rsid w:val="001615F9"/>
    <w:rsid w:val="001619CC"/>
    <w:rsid w:val="00161FE8"/>
    <w:rsid w:val="001623D6"/>
    <w:rsid w:val="001624B9"/>
    <w:rsid w:val="00162645"/>
    <w:rsid w:val="00162783"/>
    <w:rsid w:val="00163472"/>
    <w:rsid w:val="001635EC"/>
    <w:rsid w:val="00163997"/>
    <w:rsid w:val="0016442E"/>
    <w:rsid w:val="001651C7"/>
    <w:rsid w:val="001655C0"/>
    <w:rsid w:val="00165AB0"/>
    <w:rsid w:val="0016638A"/>
    <w:rsid w:val="00167082"/>
    <w:rsid w:val="001679C5"/>
    <w:rsid w:val="001679EA"/>
    <w:rsid w:val="00170570"/>
    <w:rsid w:val="0017086E"/>
    <w:rsid w:val="00170C0A"/>
    <w:rsid w:val="00171D36"/>
    <w:rsid w:val="00172EC1"/>
    <w:rsid w:val="00174BD8"/>
    <w:rsid w:val="00175C29"/>
    <w:rsid w:val="00175EB8"/>
    <w:rsid w:val="001765F5"/>
    <w:rsid w:val="00176652"/>
    <w:rsid w:val="00176945"/>
    <w:rsid w:val="001771D5"/>
    <w:rsid w:val="00177970"/>
    <w:rsid w:val="00177E56"/>
    <w:rsid w:val="00177F69"/>
    <w:rsid w:val="0018021E"/>
    <w:rsid w:val="00180C28"/>
    <w:rsid w:val="00180E49"/>
    <w:rsid w:val="00181289"/>
    <w:rsid w:val="001813D3"/>
    <w:rsid w:val="001816A8"/>
    <w:rsid w:val="0018197D"/>
    <w:rsid w:val="00182838"/>
    <w:rsid w:val="00182BE9"/>
    <w:rsid w:val="001842E4"/>
    <w:rsid w:val="00184C49"/>
    <w:rsid w:val="0018555B"/>
    <w:rsid w:val="00185893"/>
    <w:rsid w:val="00186488"/>
    <w:rsid w:val="0018788E"/>
    <w:rsid w:val="00187E14"/>
    <w:rsid w:val="001905F3"/>
    <w:rsid w:val="00190F12"/>
    <w:rsid w:val="00191098"/>
    <w:rsid w:val="001914AD"/>
    <w:rsid w:val="00192293"/>
    <w:rsid w:val="001925A9"/>
    <w:rsid w:val="00192639"/>
    <w:rsid w:val="00193142"/>
    <w:rsid w:val="00193747"/>
    <w:rsid w:val="00194403"/>
    <w:rsid w:val="00195150"/>
    <w:rsid w:val="00197769"/>
    <w:rsid w:val="001A02BC"/>
    <w:rsid w:val="001A13CA"/>
    <w:rsid w:val="001A14C2"/>
    <w:rsid w:val="001A1B9D"/>
    <w:rsid w:val="001A1D6F"/>
    <w:rsid w:val="001A24F6"/>
    <w:rsid w:val="001A4813"/>
    <w:rsid w:val="001A493C"/>
    <w:rsid w:val="001A4C57"/>
    <w:rsid w:val="001A50B1"/>
    <w:rsid w:val="001A658B"/>
    <w:rsid w:val="001A6604"/>
    <w:rsid w:val="001A67CE"/>
    <w:rsid w:val="001A69BB"/>
    <w:rsid w:val="001A79A4"/>
    <w:rsid w:val="001B0041"/>
    <w:rsid w:val="001B0F6F"/>
    <w:rsid w:val="001B12B5"/>
    <w:rsid w:val="001B14E6"/>
    <w:rsid w:val="001B180F"/>
    <w:rsid w:val="001B20AD"/>
    <w:rsid w:val="001B20D4"/>
    <w:rsid w:val="001B2837"/>
    <w:rsid w:val="001B2941"/>
    <w:rsid w:val="001B2F8C"/>
    <w:rsid w:val="001B3291"/>
    <w:rsid w:val="001B3A44"/>
    <w:rsid w:val="001B3BA6"/>
    <w:rsid w:val="001B4DD5"/>
    <w:rsid w:val="001B58A4"/>
    <w:rsid w:val="001B5E69"/>
    <w:rsid w:val="001B6982"/>
    <w:rsid w:val="001B6B77"/>
    <w:rsid w:val="001B7859"/>
    <w:rsid w:val="001C00DD"/>
    <w:rsid w:val="001C1C7B"/>
    <w:rsid w:val="001C22CF"/>
    <w:rsid w:val="001C3084"/>
    <w:rsid w:val="001C3588"/>
    <w:rsid w:val="001C3A71"/>
    <w:rsid w:val="001C3FC8"/>
    <w:rsid w:val="001C41EF"/>
    <w:rsid w:val="001C4AAD"/>
    <w:rsid w:val="001C4F67"/>
    <w:rsid w:val="001C5DB8"/>
    <w:rsid w:val="001C5FCC"/>
    <w:rsid w:val="001D002A"/>
    <w:rsid w:val="001D04B9"/>
    <w:rsid w:val="001D08BD"/>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CA5"/>
    <w:rsid w:val="001D6E97"/>
    <w:rsid w:val="001D791E"/>
    <w:rsid w:val="001D79E5"/>
    <w:rsid w:val="001D7BA7"/>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3907"/>
    <w:rsid w:val="001F4032"/>
    <w:rsid w:val="001F4191"/>
    <w:rsid w:val="001F50EE"/>
    <w:rsid w:val="001F5A57"/>
    <w:rsid w:val="001F71DC"/>
    <w:rsid w:val="001F7246"/>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4F09"/>
    <w:rsid w:val="00205462"/>
    <w:rsid w:val="0020552C"/>
    <w:rsid w:val="00205545"/>
    <w:rsid w:val="00205A5F"/>
    <w:rsid w:val="00205AAE"/>
    <w:rsid w:val="002060E3"/>
    <w:rsid w:val="00206B59"/>
    <w:rsid w:val="00206D86"/>
    <w:rsid w:val="002076F3"/>
    <w:rsid w:val="00207A4A"/>
    <w:rsid w:val="00207AA6"/>
    <w:rsid w:val="0021042A"/>
    <w:rsid w:val="00210570"/>
    <w:rsid w:val="002107F9"/>
    <w:rsid w:val="0021083C"/>
    <w:rsid w:val="0021093C"/>
    <w:rsid w:val="002119C5"/>
    <w:rsid w:val="002121D7"/>
    <w:rsid w:val="002127E6"/>
    <w:rsid w:val="002133CA"/>
    <w:rsid w:val="00213AF4"/>
    <w:rsid w:val="002142D2"/>
    <w:rsid w:val="002154D9"/>
    <w:rsid w:val="002156E0"/>
    <w:rsid w:val="00216158"/>
    <w:rsid w:val="0021749B"/>
    <w:rsid w:val="002175F8"/>
    <w:rsid w:val="00220952"/>
    <w:rsid w:val="00221BA7"/>
    <w:rsid w:val="00222DC6"/>
    <w:rsid w:val="00223701"/>
    <w:rsid w:val="002247C0"/>
    <w:rsid w:val="002264F6"/>
    <w:rsid w:val="00227204"/>
    <w:rsid w:val="00227273"/>
    <w:rsid w:val="00230C94"/>
    <w:rsid w:val="00230EB7"/>
    <w:rsid w:val="00230EC6"/>
    <w:rsid w:val="002310FB"/>
    <w:rsid w:val="00231913"/>
    <w:rsid w:val="00233E45"/>
    <w:rsid w:val="00234C5F"/>
    <w:rsid w:val="002354C1"/>
    <w:rsid w:val="00235AEE"/>
    <w:rsid w:val="00236663"/>
    <w:rsid w:val="00236C6E"/>
    <w:rsid w:val="00236F57"/>
    <w:rsid w:val="00237E42"/>
    <w:rsid w:val="002403EA"/>
    <w:rsid w:val="00241270"/>
    <w:rsid w:val="002413D5"/>
    <w:rsid w:val="002420FA"/>
    <w:rsid w:val="00242665"/>
    <w:rsid w:val="0024341E"/>
    <w:rsid w:val="00243EA5"/>
    <w:rsid w:val="00244849"/>
    <w:rsid w:val="00244FB6"/>
    <w:rsid w:val="00245579"/>
    <w:rsid w:val="002460C7"/>
    <w:rsid w:val="002461C3"/>
    <w:rsid w:val="0024788C"/>
    <w:rsid w:val="00247D6A"/>
    <w:rsid w:val="0025074C"/>
    <w:rsid w:val="00250EDD"/>
    <w:rsid w:val="00251B67"/>
    <w:rsid w:val="00252058"/>
    <w:rsid w:val="00252C9A"/>
    <w:rsid w:val="00253D3D"/>
    <w:rsid w:val="002541E7"/>
    <w:rsid w:val="00254888"/>
    <w:rsid w:val="002552B9"/>
    <w:rsid w:val="00255927"/>
    <w:rsid w:val="002559A4"/>
    <w:rsid w:val="00255C09"/>
    <w:rsid w:val="002560F6"/>
    <w:rsid w:val="00256328"/>
    <w:rsid w:val="0025665A"/>
    <w:rsid w:val="00256E67"/>
    <w:rsid w:val="00257344"/>
    <w:rsid w:val="00257F31"/>
    <w:rsid w:val="00260006"/>
    <w:rsid w:val="0026023D"/>
    <w:rsid w:val="002604B0"/>
    <w:rsid w:val="00261335"/>
    <w:rsid w:val="002619C7"/>
    <w:rsid w:val="002623A5"/>
    <w:rsid w:val="00262793"/>
    <w:rsid w:val="00262E9E"/>
    <w:rsid w:val="00262FA1"/>
    <w:rsid w:val="002635B5"/>
    <w:rsid w:val="00263B56"/>
    <w:rsid w:val="002647D1"/>
    <w:rsid w:val="00265201"/>
    <w:rsid w:val="002658E7"/>
    <w:rsid w:val="00266622"/>
    <w:rsid w:val="0026694B"/>
    <w:rsid w:val="00267702"/>
    <w:rsid w:val="00267A14"/>
    <w:rsid w:val="00267C7C"/>
    <w:rsid w:val="00267D26"/>
    <w:rsid w:val="00267F83"/>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76B8"/>
    <w:rsid w:val="002778DC"/>
    <w:rsid w:val="00277B68"/>
    <w:rsid w:val="00277DDC"/>
    <w:rsid w:val="0028010B"/>
    <w:rsid w:val="00280813"/>
    <w:rsid w:val="00280EAD"/>
    <w:rsid w:val="0028272E"/>
    <w:rsid w:val="002832C2"/>
    <w:rsid w:val="002834C9"/>
    <w:rsid w:val="00283AAC"/>
    <w:rsid w:val="00284011"/>
    <w:rsid w:val="0028415F"/>
    <w:rsid w:val="0028417E"/>
    <w:rsid w:val="00284391"/>
    <w:rsid w:val="00285070"/>
    <w:rsid w:val="00285211"/>
    <w:rsid w:val="002854F2"/>
    <w:rsid w:val="002857DD"/>
    <w:rsid w:val="002858DF"/>
    <w:rsid w:val="002860CC"/>
    <w:rsid w:val="00286518"/>
    <w:rsid w:val="002865FA"/>
    <w:rsid w:val="002869C0"/>
    <w:rsid w:val="002870D2"/>
    <w:rsid w:val="00290A55"/>
    <w:rsid w:val="00290FB2"/>
    <w:rsid w:val="002916F4"/>
    <w:rsid w:val="0029190C"/>
    <w:rsid w:val="002921C4"/>
    <w:rsid w:val="002928BA"/>
    <w:rsid w:val="002932EC"/>
    <w:rsid w:val="002942C7"/>
    <w:rsid w:val="0029528C"/>
    <w:rsid w:val="00296186"/>
    <w:rsid w:val="00296A58"/>
    <w:rsid w:val="00296B7E"/>
    <w:rsid w:val="00296D47"/>
    <w:rsid w:val="00296FCC"/>
    <w:rsid w:val="0029716F"/>
    <w:rsid w:val="00297276"/>
    <w:rsid w:val="002976AF"/>
    <w:rsid w:val="00297836"/>
    <w:rsid w:val="002A042A"/>
    <w:rsid w:val="002A0955"/>
    <w:rsid w:val="002A129F"/>
    <w:rsid w:val="002A1AD8"/>
    <w:rsid w:val="002A23C7"/>
    <w:rsid w:val="002A3180"/>
    <w:rsid w:val="002A3BFD"/>
    <w:rsid w:val="002A3C00"/>
    <w:rsid w:val="002A405A"/>
    <w:rsid w:val="002A40AD"/>
    <w:rsid w:val="002A5891"/>
    <w:rsid w:val="002A5A2D"/>
    <w:rsid w:val="002A679B"/>
    <w:rsid w:val="002A6ED0"/>
    <w:rsid w:val="002B02CB"/>
    <w:rsid w:val="002B05C7"/>
    <w:rsid w:val="002B11FF"/>
    <w:rsid w:val="002B1C8F"/>
    <w:rsid w:val="002B1F75"/>
    <w:rsid w:val="002B27AE"/>
    <w:rsid w:val="002B2C2C"/>
    <w:rsid w:val="002B2C81"/>
    <w:rsid w:val="002B40E0"/>
    <w:rsid w:val="002B43AE"/>
    <w:rsid w:val="002B4D6F"/>
    <w:rsid w:val="002B619A"/>
    <w:rsid w:val="002B6395"/>
    <w:rsid w:val="002B6D13"/>
    <w:rsid w:val="002B75CC"/>
    <w:rsid w:val="002B7823"/>
    <w:rsid w:val="002C034B"/>
    <w:rsid w:val="002C17CB"/>
    <w:rsid w:val="002C27CE"/>
    <w:rsid w:val="002C3188"/>
    <w:rsid w:val="002C4546"/>
    <w:rsid w:val="002C47BC"/>
    <w:rsid w:val="002C4A9B"/>
    <w:rsid w:val="002C4E58"/>
    <w:rsid w:val="002C4F68"/>
    <w:rsid w:val="002C55B1"/>
    <w:rsid w:val="002C564B"/>
    <w:rsid w:val="002C5D35"/>
    <w:rsid w:val="002C5E8F"/>
    <w:rsid w:val="002C5FA5"/>
    <w:rsid w:val="002C7B2B"/>
    <w:rsid w:val="002C7C8C"/>
    <w:rsid w:val="002D087B"/>
    <w:rsid w:val="002D0AB0"/>
    <w:rsid w:val="002D0BCE"/>
    <w:rsid w:val="002D0C99"/>
    <w:rsid w:val="002D10C9"/>
    <w:rsid w:val="002D1727"/>
    <w:rsid w:val="002D175B"/>
    <w:rsid w:val="002D2365"/>
    <w:rsid w:val="002D282D"/>
    <w:rsid w:val="002D2C48"/>
    <w:rsid w:val="002D4173"/>
    <w:rsid w:val="002D4919"/>
    <w:rsid w:val="002D499F"/>
    <w:rsid w:val="002D4A80"/>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560"/>
    <w:rsid w:val="002E7660"/>
    <w:rsid w:val="002E7B67"/>
    <w:rsid w:val="002F037C"/>
    <w:rsid w:val="002F1767"/>
    <w:rsid w:val="002F1791"/>
    <w:rsid w:val="002F3A50"/>
    <w:rsid w:val="002F4090"/>
    <w:rsid w:val="002F4302"/>
    <w:rsid w:val="002F48A3"/>
    <w:rsid w:val="002F48FD"/>
    <w:rsid w:val="002F4A63"/>
    <w:rsid w:val="002F4C00"/>
    <w:rsid w:val="002F4EDB"/>
    <w:rsid w:val="002F59F1"/>
    <w:rsid w:val="002F6836"/>
    <w:rsid w:val="002F7510"/>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48A"/>
    <w:rsid w:val="00306E21"/>
    <w:rsid w:val="0031011C"/>
    <w:rsid w:val="0031040B"/>
    <w:rsid w:val="003111C1"/>
    <w:rsid w:val="003113B1"/>
    <w:rsid w:val="00311584"/>
    <w:rsid w:val="00311D14"/>
    <w:rsid w:val="00311F12"/>
    <w:rsid w:val="00312938"/>
    <w:rsid w:val="00312EF8"/>
    <w:rsid w:val="003136FD"/>
    <w:rsid w:val="003146B2"/>
    <w:rsid w:val="00314DB7"/>
    <w:rsid w:val="00315017"/>
    <w:rsid w:val="0031524C"/>
    <w:rsid w:val="003156A1"/>
    <w:rsid w:val="00315756"/>
    <w:rsid w:val="00316647"/>
    <w:rsid w:val="00316977"/>
    <w:rsid w:val="00316A23"/>
    <w:rsid w:val="0031703E"/>
    <w:rsid w:val="003175CA"/>
    <w:rsid w:val="00320459"/>
    <w:rsid w:val="00320B84"/>
    <w:rsid w:val="00320B8A"/>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DD8"/>
    <w:rsid w:val="00332E3C"/>
    <w:rsid w:val="00333865"/>
    <w:rsid w:val="003348EF"/>
    <w:rsid w:val="00334B11"/>
    <w:rsid w:val="003359A3"/>
    <w:rsid w:val="003370EF"/>
    <w:rsid w:val="00337613"/>
    <w:rsid w:val="00337A5E"/>
    <w:rsid w:val="00337EF8"/>
    <w:rsid w:val="0034157C"/>
    <w:rsid w:val="0034167F"/>
    <w:rsid w:val="00341B97"/>
    <w:rsid w:val="00341B9E"/>
    <w:rsid w:val="00341F00"/>
    <w:rsid w:val="003427F4"/>
    <w:rsid w:val="00344A15"/>
    <w:rsid w:val="00345CDD"/>
    <w:rsid w:val="00345FF9"/>
    <w:rsid w:val="0034605D"/>
    <w:rsid w:val="0034613F"/>
    <w:rsid w:val="0034670C"/>
    <w:rsid w:val="003468B9"/>
    <w:rsid w:val="00346BAD"/>
    <w:rsid w:val="003478F5"/>
    <w:rsid w:val="0034795A"/>
    <w:rsid w:val="003479CB"/>
    <w:rsid w:val="003501F9"/>
    <w:rsid w:val="0035071D"/>
    <w:rsid w:val="003508AD"/>
    <w:rsid w:val="00351A0A"/>
    <w:rsid w:val="00352BBE"/>
    <w:rsid w:val="00352D6C"/>
    <w:rsid w:val="00353D8F"/>
    <w:rsid w:val="00354768"/>
    <w:rsid w:val="00357459"/>
    <w:rsid w:val="003609F7"/>
    <w:rsid w:val="00360B4B"/>
    <w:rsid w:val="00361226"/>
    <w:rsid w:val="00361435"/>
    <w:rsid w:val="00361788"/>
    <w:rsid w:val="00362CA6"/>
    <w:rsid w:val="00363482"/>
    <w:rsid w:val="0036351D"/>
    <w:rsid w:val="003637F6"/>
    <w:rsid w:val="00364132"/>
    <w:rsid w:val="00364D22"/>
    <w:rsid w:val="0036548D"/>
    <w:rsid w:val="003667C5"/>
    <w:rsid w:val="0036684F"/>
    <w:rsid w:val="00366914"/>
    <w:rsid w:val="00367EDE"/>
    <w:rsid w:val="00367FA2"/>
    <w:rsid w:val="00370395"/>
    <w:rsid w:val="00370CDE"/>
    <w:rsid w:val="003710AC"/>
    <w:rsid w:val="0037146A"/>
    <w:rsid w:val="003717A0"/>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3432"/>
    <w:rsid w:val="00383571"/>
    <w:rsid w:val="00384CAA"/>
    <w:rsid w:val="00385043"/>
    <w:rsid w:val="00385D57"/>
    <w:rsid w:val="003861E5"/>
    <w:rsid w:val="003870EE"/>
    <w:rsid w:val="00387BA4"/>
    <w:rsid w:val="00391B41"/>
    <w:rsid w:val="00391CF7"/>
    <w:rsid w:val="00392F02"/>
    <w:rsid w:val="00393306"/>
    <w:rsid w:val="0039354A"/>
    <w:rsid w:val="00394151"/>
    <w:rsid w:val="00394216"/>
    <w:rsid w:val="00394CC9"/>
    <w:rsid w:val="0039533D"/>
    <w:rsid w:val="0039572E"/>
    <w:rsid w:val="003957B9"/>
    <w:rsid w:val="003959B1"/>
    <w:rsid w:val="003961A7"/>
    <w:rsid w:val="00396303"/>
    <w:rsid w:val="003964AE"/>
    <w:rsid w:val="00396FEC"/>
    <w:rsid w:val="003A06B7"/>
    <w:rsid w:val="003A0F75"/>
    <w:rsid w:val="003A196D"/>
    <w:rsid w:val="003A1F81"/>
    <w:rsid w:val="003A249A"/>
    <w:rsid w:val="003A2E8C"/>
    <w:rsid w:val="003A3229"/>
    <w:rsid w:val="003A42E7"/>
    <w:rsid w:val="003A47FD"/>
    <w:rsid w:val="003A4826"/>
    <w:rsid w:val="003A538E"/>
    <w:rsid w:val="003A5AA8"/>
    <w:rsid w:val="003A5CC4"/>
    <w:rsid w:val="003A6236"/>
    <w:rsid w:val="003A6A23"/>
    <w:rsid w:val="003A6B12"/>
    <w:rsid w:val="003A73DF"/>
    <w:rsid w:val="003A79BE"/>
    <w:rsid w:val="003A7A72"/>
    <w:rsid w:val="003A7B83"/>
    <w:rsid w:val="003B0495"/>
    <w:rsid w:val="003B05DE"/>
    <w:rsid w:val="003B0955"/>
    <w:rsid w:val="003B0C9D"/>
    <w:rsid w:val="003B1819"/>
    <w:rsid w:val="003B26D6"/>
    <w:rsid w:val="003B38AF"/>
    <w:rsid w:val="003B3BF9"/>
    <w:rsid w:val="003B3D77"/>
    <w:rsid w:val="003B53D8"/>
    <w:rsid w:val="003B5714"/>
    <w:rsid w:val="003B5A6B"/>
    <w:rsid w:val="003B5F4D"/>
    <w:rsid w:val="003B6150"/>
    <w:rsid w:val="003C016E"/>
    <w:rsid w:val="003C06DA"/>
    <w:rsid w:val="003C0F48"/>
    <w:rsid w:val="003C1867"/>
    <w:rsid w:val="003C2936"/>
    <w:rsid w:val="003C2F7F"/>
    <w:rsid w:val="003C37C2"/>
    <w:rsid w:val="003C3DBA"/>
    <w:rsid w:val="003C4768"/>
    <w:rsid w:val="003C51B6"/>
    <w:rsid w:val="003C5963"/>
    <w:rsid w:val="003C6439"/>
    <w:rsid w:val="003C675A"/>
    <w:rsid w:val="003C6CE7"/>
    <w:rsid w:val="003C7753"/>
    <w:rsid w:val="003C7927"/>
    <w:rsid w:val="003C7A86"/>
    <w:rsid w:val="003D0345"/>
    <w:rsid w:val="003D0655"/>
    <w:rsid w:val="003D08AE"/>
    <w:rsid w:val="003D0C8C"/>
    <w:rsid w:val="003D1991"/>
    <w:rsid w:val="003D1B40"/>
    <w:rsid w:val="003D1EFA"/>
    <w:rsid w:val="003D246C"/>
    <w:rsid w:val="003D25C2"/>
    <w:rsid w:val="003D282E"/>
    <w:rsid w:val="003D2A12"/>
    <w:rsid w:val="003D307C"/>
    <w:rsid w:val="003D3513"/>
    <w:rsid w:val="003D371D"/>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8F9"/>
    <w:rsid w:val="003F2DA5"/>
    <w:rsid w:val="003F2E56"/>
    <w:rsid w:val="003F3C05"/>
    <w:rsid w:val="003F3E1C"/>
    <w:rsid w:val="003F491F"/>
    <w:rsid w:val="003F4997"/>
    <w:rsid w:val="003F5079"/>
    <w:rsid w:val="003F5320"/>
    <w:rsid w:val="003F54D2"/>
    <w:rsid w:val="003F5ADC"/>
    <w:rsid w:val="003F67D1"/>
    <w:rsid w:val="003F6C8A"/>
    <w:rsid w:val="004002A0"/>
    <w:rsid w:val="00400A7A"/>
    <w:rsid w:val="00400EC1"/>
    <w:rsid w:val="00401E03"/>
    <w:rsid w:val="00402A31"/>
    <w:rsid w:val="00403F04"/>
    <w:rsid w:val="00403F22"/>
    <w:rsid w:val="004045B3"/>
    <w:rsid w:val="00404BC2"/>
    <w:rsid w:val="00404D86"/>
    <w:rsid w:val="00404E31"/>
    <w:rsid w:val="004056A3"/>
    <w:rsid w:val="00405F8D"/>
    <w:rsid w:val="004073F3"/>
    <w:rsid w:val="004079A4"/>
    <w:rsid w:val="00407A40"/>
    <w:rsid w:val="0041007C"/>
    <w:rsid w:val="004105DB"/>
    <w:rsid w:val="00410C6D"/>
    <w:rsid w:val="00411766"/>
    <w:rsid w:val="00411DE9"/>
    <w:rsid w:val="00411E7C"/>
    <w:rsid w:val="00412149"/>
    <w:rsid w:val="00412AAB"/>
    <w:rsid w:val="00412E8D"/>
    <w:rsid w:val="004148FF"/>
    <w:rsid w:val="00414BD6"/>
    <w:rsid w:val="00415201"/>
    <w:rsid w:val="00415BDF"/>
    <w:rsid w:val="00416B73"/>
    <w:rsid w:val="00416CDD"/>
    <w:rsid w:val="00416EE8"/>
    <w:rsid w:val="00417A99"/>
    <w:rsid w:val="00420863"/>
    <w:rsid w:val="0042110B"/>
    <w:rsid w:val="00422361"/>
    <w:rsid w:val="00422E0A"/>
    <w:rsid w:val="00422EC7"/>
    <w:rsid w:val="0042335E"/>
    <w:rsid w:val="0042349E"/>
    <w:rsid w:val="0042352E"/>
    <w:rsid w:val="00423F01"/>
    <w:rsid w:val="00423FE3"/>
    <w:rsid w:val="004241CC"/>
    <w:rsid w:val="00425D9A"/>
    <w:rsid w:val="00427FFA"/>
    <w:rsid w:val="00431904"/>
    <w:rsid w:val="00431DD6"/>
    <w:rsid w:val="00432175"/>
    <w:rsid w:val="0043285A"/>
    <w:rsid w:val="00432A7E"/>
    <w:rsid w:val="00432C62"/>
    <w:rsid w:val="00432D57"/>
    <w:rsid w:val="00432E76"/>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0CC0"/>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50730"/>
    <w:rsid w:val="00450852"/>
    <w:rsid w:val="004517A7"/>
    <w:rsid w:val="00451D52"/>
    <w:rsid w:val="00453A15"/>
    <w:rsid w:val="00454DF4"/>
    <w:rsid w:val="00454FAD"/>
    <w:rsid w:val="00455884"/>
    <w:rsid w:val="00456226"/>
    <w:rsid w:val="00456DBD"/>
    <w:rsid w:val="00457A3B"/>
    <w:rsid w:val="00457EE2"/>
    <w:rsid w:val="004604A7"/>
    <w:rsid w:val="004605C4"/>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139C"/>
    <w:rsid w:val="004913D6"/>
    <w:rsid w:val="00491A6E"/>
    <w:rsid w:val="00491BAA"/>
    <w:rsid w:val="00491FA8"/>
    <w:rsid w:val="00492229"/>
    <w:rsid w:val="004928E2"/>
    <w:rsid w:val="00492A05"/>
    <w:rsid w:val="00492CBC"/>
    <w:rsid w:val="00494F7B"/>
    <w:rsid w:val="0049519B"/>
    <w:rsid w:val="00495637"/>
    <w:rsid w:val="0049580B"/>
    <w:rsid w:val="00495E5F"/>
    <w:rsid w:val="00495E6C"/>
    <w:rsid w:val="00496D08"/>
    <w:rsid w:val="00496D59"/>
    <w:rsid w:val="00497187"/>
    <w:rsid w:val="00497214"/>
    <w:rsid w:val="004976A7"/>
    <w:rsid w:val="00497A03"/>
    <w:rsid w:val="00497DF8"/>
    <w:rsid w:val="004A038E"/>
    <w:rsid w:val="004A187C"/>
    <w:rsid w:val="004A204A"/>
    <w:rsid w:val="004A3799"/>
    <w:rsid w:val="004A38DE"/>
    <w:rsid w:val="004A454B"/>
    <w:rsid w:val="004A6BBA"/>
    <w:rsid w:val="004A6F6E"/>
    <w:rsid w:val="004A72C4"/>
    <w:rsid w:val="004A7B1E"/>
    <w:rsid w:val="004B0B75"/>
    <w:rsid w:val="004B0E38"/>
    <w:rsid w:val="004B0F26"/>
    <w:rsid w:val="004B1F23"/>
    <w:rsid w:val="004B23C3"/>
    <w:rsid w:val="004B36F6"/>
    <w:rsid w:val="004B3753"/>
    <w:rsid w:val="004B3A61"/>
    <w:rsid w:val="004B3D8B"/>
    <w:rsid w:val="004B3EF5"/>
    <w:rsid w:val="004B4139"/>
    <w:rsid w:val="004B4356"/>
    <w:rsid w:val="004B50D1"/>
    <w:rsid w:val="004B55C6"/>
    <w:rsid w:val="004B5A3B"/>
    <w:rsid w:val="004B5EB3"/>
    <w:rsid w:val="004B6441"/>
    <w:rsid w:val="004B64D8"/>
    <w:rsid w:val="004B7689"/>
    <w:rsid w:val="004C01D7"/>
    <w:rsid w:val="004C01F2"/>
    <w:rsid w:val="004C02F2"/>
    <w:rsid w:val="004C030D"/>
    <w:rsid w:val="004C0D02"/>
    <w:rsid w:val="004C1316"/>
    <w:rsid w:val="004C149D"/>
    <w:rsid w:val="004C16A8"/>
    <w:rsid w:val="004C1A8E"/>
    <w:rsid w:val="004C226E"/>
    <w:rsid w:val="004C321F"/>
    <w:rsid w:val="004C54B8"/>
    <w:rsid w:val="004C6A32"/>
    <w:rsid w:val="004C72C7"/>
    <w:rsid w:val="004C738E"/>
    <w:rsid w:val="004C7862"/>
    <w:rsid w:val="004C7A22"/>
    <w:rsid w:val="004D0378"/>
    <w:rsid w:val="004D0502"/>
    <w:rsid w:val="004D1124"/>
    <w:rsid w:val="004D2042"/>
    <w:rsid w:val="004D2692"/>
    <w:rsid w:val="004D3AF6"/>
    <w:rsid w:val="004D40A3"/>
    <w:rsid w:val="004D4218"/>
    <w:rsid w:val="004D48DE"/>
    <w:rsid w:val="004D4BFB"/>
    <w:rsid w:val="004D5664"/>
    <w:rsid w:val="004D6385"/>
    <w:rsid w:val="004D67CB"/>
    <w:rsid w:val="004D71A9"/>
    <w:rsid w:val="004D7FA8"/>
    <w:rsid w:val="004E11EE"/>
    <w:rsid w:val="004E1BA2"/>
    <w:rsid w:val="004E1D25"/>
    <w:rsid w:val="004E2BE0"/>
    <w:rsid w:val="004E2F39"/>
    <w:rsid w:val="004E373A"/>
    <w:rsid w:val="004E49C5"/>
    <w:rsid w:val="004E4CC0"/>
    <w:rsid w:val="004E5AFE"/>
    <w:rsid w:val="004E5B05"/>
    <w:rsid w:val="004E5CB3"/>
    <w:rsid w:val="004E5F79"/>
    <w:rsid w:val="004E6967"/>
    <w:rsid w:val="004E7064"/>
    <w:rsid w:val="004E7277"/>
    <w:rsid w:val="004E78C8"/>
    <w:rsid w:val="004F0331"/>
    <w:rsid w:val="004F0AAC"/>
    <w:rsid w:val="004F1322"/>
    <w:rsid w:val="004F14EE"/>
    <w:rsid w:val="004F2825"/>
    <w:rsid w:val="004F37F0"/>
    <w:rsid w:val="004F4207"/>
    <w:rsid w:val="004F4B02"/>
    <w:rsid w:val="004F4FB8"/>
    <w:rsid w:val="004F5D10"/>
    <w:rsid w:val="004F6043"/>
    <w:rsid w:val="004F692F"/>
    <w:rsid w:val="004F6DED"/>
    <w:rsid w:val="004F7081"/>
    <w:rsid w:val="004F7290"/>
    <w:rsid w:val="004F7A78"/>
    <w:rsid w:val="004F7E8A"/>
    <w:rsid w:val="004F7ED0"/>
    <w:rsid w:val="005003DF"/>
    <w:rsid w:val="005007E2"/>
    <w:rsid w:val="00501352"/>
    <w:rsid w:val="00501D13"/>
    <w:rsid w:val="005022F4"/>
    <w:rsid w:val="00502A3E"/>
    <w:rsid w:val="00505136"/>
    <w:rsid w:val="00505386"/>
    <w:rsid w:val="005056A3"/>
    <w:rsid w:val="00505EBD"/>
    <w:rsid w:val="005068E4"/>
    <w:rsid w:val="00506944"/>
    <w:rsid w:val="00506CAE"/>
    <w:rsid w:val="005072D5"/>
    <w:rsid w:val="00507514"/>
    <w:rsid w:val="00507781"/>
    <w:rsid w:val="005079BB"/>
    <w:rsid w:val="00507B00"/>
    <w:rsid w:val="00507B5D"/>
    <w:rsid w:val="00507B9C"/>
    <w:rsid w:val="00511476"/>
    <w:rsid w:val="005114F8"/>
    <w:rsid w:val="00512272"/>
    <w:rsid w:val="00512F02"/>
    <w:rsid w:val="005148FF"/>
    <w:rsid w:val="00515D7E"/>
    <w:rsid w:val="005167E8"/>
    <w:rsid w:val="00517507"/>
    <w:rsid w:val="0052019A"/>
    <w:rsid w:val="005209AB"/>
    <w:rsid w:val="00520C3C"/>
    <w:rsid w:val="00521297"/>
    <w:rsid w:val="005220E1"/>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509D"/>
    <w:rsid w:val="005358B4"/>
    <w:rsid w:val="00535E13"/>
    <w:rsid w:val="0053650A"/>
    <w:rsid w:val="00536833"/>
    <w:rsid w:val="00537193"/>
    <w:rsid w:val="00537F2E"/>
    <w:rsid w:val="0054008E"/>
    <w:rsid w:val="00540AD9"/>
    <w:rsid w:val="005414DA"/>
    <w:rsid w:val="005420E2"/>
    <w:rsid w:val="00542F5D"/>
    <w:rsid w:val="00543144"/>
    <w:rsid w:val="00543C44"/>
    <w:rsid w:val="00543E5A"/>
    <w:rsid w:val="00544F7A"/>
    <w:rsid w:val="00545421"/>
    <w:rsid w:val="005458CE"/>
    <w:rsid w:val="00547B0A"/>
    <w:rsid w:val="00550CA9"/>
    <w:rsid w:val="00551763"/>
    <w:rsid w:val="00551FCA"/>
    <w:rsid w:val="0055221C"/>
    <w:rsid w:val="00553913"/>
    <w:rsid w:val="00554B68"/>
    <w:rsid w:val="00554EEC"/>
    <w:rsid w:val="00554F48"/>
    <w:rsid w:val="00554F7D"/>
    <w:rsid w:val="005562B4"/>
    <w:rsid w:val="005567C9"/>
    <w:rsid w:val="005569E0"/>
    <w:rsid w:val="005572F9"/>
    <w:rsid w:val="005576F7"/>
    <w:rsid w:val="00557760"/>
    <w:rsid w:val="0056027A"/>
    <w:rsid w:val="00560716"/>
    <w:rsid w:val="005607A9"/>
    <w:rsid w:val="00560D41"/>
    <w:rsid w:val="00561361"/>
    <w:rsid w:val="0056188B"/>
    <w:rsid w:val="00562C3D"/>
    <w:rsid w:val="00562F84"/>
    <w:rsid w:val="00563101"/>
    <w:rsid w:val="00563F76"/>
    <w:rsid w:val="0056440D"/>
    <w:rsid w:val="005648D7"/>
    <w:rsid w:val="00565235"/>
    <w:rsid w:val="0056557E"/>
    <w:rsid w:val="00565615"/>
    <w:rsid w:val="00565866"/>
    <w:rsid w:val="00566252"/>
    <w:rsid w:val="00566F90"/>
    <w:rsid w:val="0056774B"/>
    <w:rsid w:val="00567D9B"/>
    <w:rsid w:val="00570586"/>
    <w:rsid w:val="00570E35"/>
    <w:rsid w:val="005719CC"/>
    <w:rsid w:val="00572669"/>
    <w:rsid w:val="00574420"/>
    <w:rsid w:val="00575024"/>
    <w:rsid w:val="00575ED0"/>
    <w:rsid w:val="00576D83"/>
    <w:rsid w:val="0058025A"/>
    <w:rsid w:val="005816AC"/>
    <w:rsid w:val="0058195B"/>
    <w:rsid w:val="0058268D"/>
    <w:rsid w:val="0058368D"/>
    <w:rsid w:val="00583984"/>
    <w:rsid w:val="00583FF2"/>
    <w:rsid w:val="0058475D"/>
    <w:rsid w:val="00584A62"/>
    <w:rsid w:val="00584C1D"/>
    <w:rsid w:val="0058510E"/>
    <w:rsid w:val="00585287"/>
    <w:rsid w:val="00586A8B"/>
    <w:rsid w:val="00586B81"/>
    <w:rsid w:val="00586D95"/>
    <w:rsid w:val="005870A8"/>
    <w:rsid w:val="005873E4"/>
    <w:rsid w:val="00587F45"/>
    <w:rsid w:val="0059117A"/>
    <w:rsid w:val="00592159"/>
    <w:rsid w:val="005938AF"/>
    <w:rsid w:val="0059391C"/>
    <w:rsid w:val="005942D5"/>
    <w:rsid w:val="0059466A"/>
    <w:rsid w:val="00594752"/>
    <w:rsid w:val="0059493D"/>
    <w:rsid w:val="0059533D"/>
    <w:rsid w:val="0059592B"/>
    <w:rsid w:val="00596AB4"/>
    <w:rsid w:val="00596B54"/>
    <w:rsid w:val="00597E5D"/>
    <w:rsid w:val="005A068A"/>
    <w:rsid w:val="005A085B"/>
    <w:rsid w:val="005A1370"/>
    <w:rsid w:val="005A2608"/>
    <w:rsid w:val="005A2932"/>
    <w:rsid w:val="005A29EA"/>
    <w:rsid w:val="005A2C4B"/>
    <w:rsid w:val="005A2E56"/>
    <w:rsid w:val="005A3263"/>
    <w:rsid w:val="005A329D"/>
    <w:rsid w:val="005A4A69"/>
    <w:rsid w:val="005A5467"/>
    <w:rsid w:val="005A5787"/>
    <w:rsid w:val="005A5966"/>
    <w:rsid w:val="005A5CD5"/>
    <w:rsid w:val="005A5E6E"/>
    <w:rsid w:val="005A7A96"/>
    <w:rsid w:val="005B0567"/>
    <w:rsid w:val="005B1D12"/>
    <w:rsid w:val="005B2CA3"/>
    <w:rsid w:val="005B30B2"/>
    <w:rsid w:val="005B3367"/>
    <w:rsid w:val="005B398A"/>
    <w:rsid w:val="005B3CC6"/>
    <w:rsid w:val="005B4429"/>
    <w:rsid w:val="005B448B"/>
    <w:rsid w:val="005B57F2"/>
    <w:rsid w:val="005B5857"/>
    <w:rsid w:val="005B5F79"/>
    <w:rsid w:val="005B618B"/>
    <w:rsid w:val="005B6A10"/>
    <w:rsid w:val="005B792A"/>
    <w:rsid w:val="005C01B3"/>
    <w:rsid w:val="005C1017"/>
    <w:rsid w:val="005C1723"/>
    <w:rsid w:val="005C2170"/>
    <w:rsid w:val="005C222C"/>
    <w:rsid w:val="005C2BB3"/>
    <w:rsid w:val="005C30D3"/>
    <w:rsid w:val="005C3FD8"/>
    <w:rsid w:val="005C3FF1"/>
    <w:rsid w:val="005C46BB"/>
    <w:rsid w:val="005C4DD8"/>
    <w:rsid w:val="005C4F25"/>
    <w:rsid w:val="005C5470"/>
    <w:rsid w:val="005C5F4D"/>
    <w:rsid w:val="005C652D"/>
    <w:rsid w:val="005C6EA5"/>
    <w:rsid w:val="005D01D9"/>
    <w:rsid w:val="005D0D35"/>
    <w:rsid w:val="005D0F42"/>
    <w:rsid w:val="005D12F9"/>
    <w:rsid w:val="005D1853"/>
    <w:rsid w:val="005D1A0F"/>
    <w:rsid w:val="005D2787"/>
    <w:rsid w:val="005D3511"/>
    <w:rsid w:val="005D56C2"/>
    <w:rsid w:val="005D717C"/>
    <w:rsid w:val="005D7204"/>
    <w:rsid w:val="005D7C23"/>
    <w:rsid w:val="005D7E7B"/>
    <w:rsid w:val="005E02FB"/>
    <w:rsid w:val="005E05A6"/>
    <w:rsid w:val="005E19B4"/>
    <w:rsid w:val="005E1EE7"/>
    <w:rsid w:val="005E2BEB"/>
    <w:rsid w:val="005E3C68"/>
    <w:rsid w:val="005E3DCE"/>
    <w:rsid w:val="005E407A"/>
    <w:rsid w:val="005E4099"/>
    <w:rsid w:val="005E4D07"/>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303B"/>
    <w:rsid w:val="005F30B5"/>
    <w:rsid w:val="005F3CB3"/>
    <w:rsid w:val="005F4201"/>
    <w:rsid w:val="005F4549"/>
    <w:rsid w:val="005F4FE7"/>
    <w:rsid w:val="005F5101"/>
    <w:rsid w:val="005F53FC"/>
    <w:rsid w:val="005F6100"/>
    <w:rsid w:val="005F67AC"/>
    <w:rsid w:val="005F76A4"/>
    <w:rsid w:val="005F7971"/>
    <w:rsid w:val="00600EAD"/>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5F1F"/>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5E9"/>
    <w:rsid w:val="00644C82"/>
    <w:rsid w:val="006451AA"/>
    <w:rsid w:val="00645A51"/>
    <w:rsid w:val="00646623"/>
    <w:rsid w:val="006475CB"/>
    <w:rsid w:val="00647D90"/>
    <w:rsid w:val="00647EEE"/>
    <w:rsid w:val="00650B89"/>
    <w:rsid w:val="006523AD"/>
    <w:rsid w:val="006523C6"/>
    <w:rsid w:val="0065251A"/>
    <w:rsid w:val="00652BD8"/>
    <w:rsid w:val="00653BE3"/>
    <w:rsid w:val="006551F3"/>
    <w:rsid w:val="00655793"/>
    <w:rsid w:val="00655E22"/>
    <w:rsid w:val="00656812"/>
    <w:rsid w:val="0065711D"/>
    <w:rsid w:val="0065744C"/>
    <w:rsid w:val="006579BC"/>
    <w:rsid w:val="0065993D"/>
    <w:rsid w:val="006606E2"/>
    <w:rsid w:val="0066336E"/>
    <w:rsid w:val="006638C2"/>
    <w:rsid w:val="00663C05"/>
    <w:rsid w:val="00664E8B"/>
    <w:rsid w:val="006654F4"/>
    <w:rsid w:val="00665702"/>
    <w:rsid w:val="006677A5"/>
    <w:rsid w:val="00667BC4"/>
    <w:rsid w:val="00667EAC"/>
    <w:rsid w:val="006713F8"/>
    <w:rsid w:val="0067184D"/>
    <w:rsid w:val="0067240C"/>
    <w:rsid w:val="006724D8"/>
    <w:rsid w:val="0067269C"/>
    <w:rsid w:val="006731A0"/>
    <w:rsid w:val="00673BC9"/>
    <w:rsid w:val="00673CFF"/>
    <w:rsid w:val="00674355"/>
    <w:rsid w:val="006744D9"/>
    <w:rsid w:val="0067572E"/>
    <w:rsid w:val="006758D1"/>
    <w:rsid w:val="00675A67"/>
    <w:rsid w:val="00675FE2"/>
    <w:rsid w:val="0067642D"/>
    <w:rsid w:val="006771D9"/>
    <w:rsid w:val="00677276"/>
    <w:rsid w:val="006778B5"/>
    <w:rsid w:val="00677DA1"/>
    <w:rsid w:val="006826CC"/>
    <w:rsid w:val="00683177"/>
    <w:rsid w:val="0068384C"/>
    <w:rsid w:val="00683F7E"/>
    <w:rsid w:val="006843AF"/>
    <w:rsid w:val="00684DAA"/>
    <w:rsid w:val="006866E3"/>
    <w:rsid w:val="00686AB1"/>
    <w:rsid w:val="00686C73"/>
    <w:rsid w:val="0068775E"/>
    <w:rsid w:val="006906CE"/>
    <w:rsid w:val="0069074E"/>
    <w:rsid w:val="006913F1"/>
    <w:rsid w:val="0069192B"/>
    <w:rsid w:val="00691B69"/>
    <w:rsid w:val="0069257A"/>
    <w:rsid w:val="006937D5"/>
    <w:rsid w:val="0069399C"/>
    <w:rsid w:val="00693B21"/>
    <w:rsid w:val="006947F0"/>
    <w:rsid w:val="00694B07"/>
    <w:rsid w:val="00694BAD"/>
    <w:rsid w:val="006954E4"/>
    <w:rsid w:val="00695D19"/>
    <w:rsid w:val="00696D35"/>
    <w:rsid w:val="006971F2"/>
    <w:rsid w:val="00697217"/>
    <w:rsid w:val="0069757C"/>
    <w:rsid w:val="006A0E7E"/>
    <w:rsid w:val="006A0FC3"/>
    <w:rsid w:val="006A16FF"/>
    <w:rsid w:val="006A1FA1"/>
    <w:rsid w:val="006A2038"/>
    <w:rsid w:val="006A2312"/>
    <w:rsid w:val="006A2474"/>
    <w:rsid w:val="006A28BE"/>
    <w:rsid w:val="006A2C1F"/>
    <w:rsid w:val="006A2ED4"/>
    <w:rsid w:val="006A482F"/>
    <w:rsid w:val="006A4FF4"/>
    <w:rsid w:val="006A50B5"/>
    <w:rsid w:val="006A549A"/>
    <w:rsid w:val="006A5DE9"/>
    <w:rsid w:val="006A64C8"/>
    <w:rsid w:val="006A6FF0"/>
    <w:rsid w:val="006A7DA3"/>
    <w:rsid w:val="006B0041"/>
    <w:rsid w:val="006B03AA"/>
    <w:rsid w:val="006B083A"/>
    <w:rsid w:val="006B08DE"/>
    <w:rsid w:val="006B0935"/>
    <w:rsid w:val="006B1AF6"/>
    <w:rsid w:val="006B1C59"/>
    <w:rsid w:val="006B3E16"/>
    <w:rsid w:val="006B4331"/>
    <w:rsid w:val="006B49F6"/>
    <w:rsid w:val="006B5546"/>
    <w:rsid w:val="006B5B72"/>
    <w:rsid w:val="006B5DD2"/>
    <w:rsid w:val="006B6B02"/>
    <w:rsid w:val="006B6DAA"/>
    <w:rsid w:val="006B7132"/>
    <w:rsid w:val="006B756A"/>
    <w:rsid w:val="006B7D70"/>
    <w:rsid w:val="006C0968"/>
    <w:rsid w:val="006C0A93"/>
    <w:rsid w:val="006C0C3E"/>
    <w:rsid w:val="006C18B7"/>
    <w:rsid w:val="006C19D1"/>
    <w:rsid w:val="006C21BC"/>
    <w:rsid w:val="006C224F"/>
    <w:rsid w:val="006C2C1C"/>
    <w:rsid w:val="006C38E6"/>
    <w:rsid w:val="006C3E1E"/>
    <w:rsid w:val="006C3F36"/>
    <w:rsid w:val="006C40B3"/>
    <w:rsid w:val="006C43D4"/>
    <w:rsid w:val="006C44DF"/>
    <w:rsid w:val="006C4F7C"/>
    <w:rsid w:val="006C5527"/>
    <w:rsid w:val="006C5A1D"/>
    <w:rsid w:val="006C5A6E"/>
    <w:rsid w:val="006C5DCD"/>
    <w:rsid w:val="006C7168"/>
    <w:rsid w:val="006C725E"/>
    <w:rsid w:val="006C757A"/>
    <w:rsid w:val="006C7C5A"/>
    <w:rsid w:val="006D0222"/>
    <w:rsid w:val="006D0CF1"/>
    <w:rsid w:val="006D1BD2"/>
    <w:rsid w:val="006D2020"/>
    <w:rsid w:val="006D3405"/>
    <w:rsid w:val="006D3D0F"/>
    <w:rsid w:val="006D4A70"/>
    <w:rsid w:val="006D4F79"/>
    <w:rsid w:val="006D5352"/>
    <w:rsid w:val="006D54CC"/>
    <w:rsid w:val="006D6227"/>
    <w:rsid w:val="006D6CD7"/>
    <w:rsid w:val="006D7134"/>
    <w:rsid w:val="006D7223"/>
    <w:rsid w:val="006D7813"/>
    <w:rsid w:val="006E0247"/>
    <w:rsid w:val="006E0836"/>
    <w:rsid w:val="006E1B28"/>
    <w:rsid w:val="006E1DE0"/>
    <w:rsid w:val="006E249F"/>
    <w:rsid w:val="006E27C5"/>
    <w:rsid w:val="006E3112"/>
    <w:rsid w:val="006E4356"/>
    <w:rsid w:val="006E46D0"/>
    <w:rsid w:val="006E5681"/>
    <w:rsid w:val="006E5D9A"/>
    <w:rsid w:val="006E6D6D"/>
    <w:rsid w:val="006E6FE5"/>
    <w:rsid w:val="006E7426"/>
    <w:rsid w:val="006E778F"/>
    <w:rsid w:val="006E7859"/>
    <w:rsid w:val="006F0356"/>
    <w:rsid w:val="006F0ACE"/>
    <w:rsid w:val="006F1573"/>
    <w:rsid w:val="006F1D4F"/>
    <w:rsid w:val="006F1F48"/>
    <w:rsid w:val="006F2217"/>
    <w:rsid w:val="006F2C7D"/>
    <w:rsid w:val="006F3228"/>
    <w:rsid w:val="006F3C47"/>
    <w:rsid w:val="006F4AA6"/>
    <w:rsid w:val="006F4DBC"/>
    <w:rsid w:val="006F4F21"/>
    <w:rsid w:val="006F60F7"/>
    <w:rsid w:val="006F634D"/>
    <w:rsid w:val="006F6978"/>
    <w:rsid w:val="006F6AC9"/>
    <w:rsid w:val="006F6B45"/>
    <w:rsid w:val="006F6B49"/>
    <w:rsid w:val="006F6E6E"/>
    <w:rsid w:val="006F7B81"/>
    <w:rsid w:val="006F7BA6"/>
    <w:rsid w:val="00700830"/>
    <w:rsid w:val="0070131C"/>
    <w:rsid w:val="007014DA"/>
    <w:rsid w:val="00701674"/>
    <w:rsid w:val="00701DA0"/>
    <w:rsid w:val="00702CB0"/>
    <w:rsid w:val="00703D7A"/>
    <w:rsid w:val="00704120"/>
    <w:rsid w:val="007047D6"/>
    <w:rsid w:val="00704A83"/>
    <w:rsid w:val="00704DF5"/>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D4A"/>
    <w:rsid w:val="0071321C"/>
    <w:rsid w:val="00713DCE"/>
    <w:rsid w:val="00715F13"/>
    <w:rsid w:val="00716001"/>
    <w:rsid w:val="00717421"/>
    <w:rsid w:val="00717AAF"/>
    <w:rsid w:val="00717D09"/>
    <w:rsid w:val="00720F26"/>
    <w:rsid w:val="00721399"/>
    <w:rsid w:val="0072166E"/>
    <w:rsid w:val="00721679"/>
    <w:rsid w:val="0072195F"/>
    <w:rsid w:val="00721D85"/>
    <w:rsid w:val="007225D7"/>
    <w:rsid w:val="00722F02"/>
    <w:rsid w:val="00723562"/>
    <w:rsid w:val="007236F8"/>
    <w:rsid w:val="00723AFC"/>
    <w:rsid w:val="0072477F"/>
    <w:rsid w:val="007255B7"/>
    <w:rsid w:val="0072610A"/>
    <w:rsid w:val="00726263"/>
    <w:rsid w:val="0072650C"/>
    <w:rsid w:val="0072664F"/>
    <w:rsid w:val="00726772"/>
    <w:rsid w:val="00727029"/>
    <w:rsid w:val="00727071"/>
    <w:rsid w:val="00727242"/>
    <w:rsid w:val="0072785C"/>
    <w:rsid w:val="00727A80"/>
    <w:rsid w:val="00727E21"/>
    <w:rsid w:val="0073109D"/>
    <w:rsid w:val="00731C7D"/>
    <w:rsid w:val="00731D02"/>
    <w:rsid w:val="00732763"/>
    <w:rsid w:val="00732BA7"/>
    <w:rsid w:val="0073334B"/>
    <w:rsid w:val="0073413D"/>
    <w:rsid w:val="0073419D"/>
    <w:rsid w:val="00735B3D"/>
    <w:rsid w:val="00737096"/>
    <w:rsid w:val="0073715A"/>
    <w:rsid w:val="0074249E"/>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3A6B"/>
    <w:rsid w:val="00753BB0"/>
    <w:rsid w:val="00754455"/>
    <w:rsid w:val="00754D7D"/>
    <w:rsid w:val="007550B4"/>
    <w:rsid w:val="007553C4"/>
    <w:rsid w:val="00756780"/>
    <w:rsid w:val="00756CE2"/>
    <w:rsid w:val="00757096"/>
    <w:rsid w:val="0075716C"/>
    <w:rsid w:val="007572FB"/>
    <w:rsid w:val="00757853"/>
    <w:rsid w:val="00757F25"/>
    <w:rsid w:val="007601B6"/>
    <w:rsid w:val="00760622"/>
    <w:rsid w:val="007611CB"/>
    <w:rsid w:val="007620EB"/>
    <w:rsid w:val="0076227C"/>
    <w:rsid w:val="00762588"/>
    <w:rsid w:val="0076274A"/>
    <w:rsid w:val="0076433C"/>
    <w:rsid w:val="007661D2"/>
    <w:rsid w:val="007663F2"/>
    <w:rsid w:val="00770C66"/>
    <w:rsid w:val="00771071"/>
    <w:rsid w:val="00771175"/>
    <w:rsid w:val="007711AC"/>
    <w:rsid w:val="0077189A"/>
    <w:rsid w:val="007719DB"/>
    <w:rsid w:val="00772F91"/>
    <w:rsid w:val="0077333A"/>
    <w:rsid w:val="007733D9"/>
    <w:rsid w:val="00773816"/>
    <w:rsid w:val="00773968"/>
    <w:rsid w:val="007739A8"/>
    <w:rsid w:val="00773AFC"/>
    <w:rsid w:val="00773D25"/>
    <w:rsid w:val="00773F65"/>
    <w:rsid w:val="0077434B"/>
    <w:rsid w:val="007747B8"/>
    <w:rsid w:val="007754D0"/>
    <w:rsid w:val="007754EA"/>
    <w:rsid w:val="007771C3"/>
    <w:rsid w:val="007774FC"/>
    <w:rsid w:val="0077767C"/>
    <w:rsid w:val="00777E61"/>
    <w:rsid w:val="007810F2"/>
    <w:rsid w:val="007815F4"/>
    <w:rsid w:val="007816E2"/>
    <w:rsid w:val="0078235E"/>
    <w:rsid w:val="00782785"/>
    <w:rsid w:val="0078317A"/>
    <w:rsid w:val="007833C3"/>
    <w:rsid w:val="007834F5"/>
    <w:rsid w:val="00783987"/>
    <w:rsid w:val="007841B9"/>
    <w:rsid w:val="007846F4"/>
    <w:rsid w:val="007850F8"/>
    <w:rsid w:val="00785352"/>
    <w:rsid w:val="00786A8F"/>
    <w:rsid w:val="007902F8"/>
    <w:rsid w:val="00790FEC"/>
    <w:rsid w:val="00791386"/>
    <w:rsid w:val="0079156E"/>
    <w:rsid w:val="00791761"/>
    <w:rsid w:val="00791C20"/>
    <w:rsid w:val="00791CC0"/>
    <w:rsid w:val="00792D7A"/>
    <w:rsid w:val="00792FE4"/>
    <w:rsid w:val="007933AC"/>
    <w:rsid w:val="0079428D"/>
    <w:rsid w:val="007942B9"/>
    <w:rsid w:val="0079485D"/>
    <w:rsid w:val="007951C7"/>
    <w:rsid w:val="007954A4"/>
    <w:rsid w:val="0079561E"/>
    <w:rsid w:val="00795625"/>
    <w:rsid w:val="00796FBD"/>
    <w:rsid w:val="0079758B"/>
    <w:rsid w:val="007A065B"/>
    <w:rsid w:val="007A0920"/>
    <w:rsid w:val="007A0BD1"/>
    <w:rsid w:val="007A16D4"/>
    <w:rsid w:val="007A2064"/>
    <w:rsid w:val="007A2462"/>
    <w:rsid w:val="007A323B"/>
    <w:rsid w:val="007A393B"/>
    <w:rsid w:val="007A4535"/>
    <w:rsid w:val="007A5B0B"/>
    <w:rsid w:val="007A5E77"/>
    <w:rsid w:val="007A66A5"/>
    <w:rsid w:val="007A66DF"/>
    <w:rsid w:val="007A6809"/>
    <w:rsid w:val="007A6AC6"/>
    <w:rsid w:val="007A6B41"/>
    <w:rsid w:val="007A72FB"/>
    <w:rsid w:val="007AD105"/>
    <w:rsid w:val="007B008B"/>
    <w:rsid w:val="007B0C6C"/>
    <w:rsid w:val="007B0D5D"/>
    <w:rsid w:val="007B0DE3"/>
    <w:rsid w:val="007B1256"/>
    <w:rsid w:val="007B27D2"/>
    <w:rsid w:val="007B2EAC"/>
    <w:rsid w:val="007B4EF8"/>
    <w:rsid w:val="007B5195"/>
    <w:rsid w:val="007B58FA"/>
    <w:rsid w:val="007B5F94"/>
    <w:rsid w:val="007B62FA"/>
    <w:rsid w:val="007B63B7"/>
    <w:rsid w:val="007B74D3"/>
    <w:rsid w:val="007C01B6"/>
    <w:rsid w:val="007C1173"/>
    <w:rsid w:val="007C118E"/>
    <w:rsid w:val="007C18C2"/>
    <w:rsid w:val="007C1E41"/>
    <w:rsid w:val="007C2576"/>
    <w:rsid w:val="007C259A"/>
    <w:rsid w:val="007C2EFF"/>
    <w:rsid w:val="007C3016"/>
    <w:rsid w:val="007C301F"/>
    <w:rsid w:val="007C4CB8"/>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ABE"/>
    <w:rsid w:val="007D2289"/>
    <w:rsid w:val="007D2343"/>
    <w:rsid w:val="007D2838"/>
    <w:rsid w:val="007D2899"/>
    <w:rsid w:val="007D42D1"/>
    <w:rsid w:val="007D45F3"/>
    <w:rsid w:val="007D47CD"/>
    <w:rsid w:val="007D699E"/>
    <w:rsid w:val="007D6CE6"/>
    <w:rsid w:val="007E1193"/>
    <w:rsid w:val="007E11C3"/>
    <w:rsid w:val="007E1275"/>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37D5"/>
    <w:rsid w:val="007F430D"/>
    <w:rsid w:val="007F51CC"/>
    <w:rsid w:val="007F5F94"/>
    <w:rsid w:val="007F78FE"/>
    <w:rsid w:val="007F7987"/>
    <w:rsid w:val="008000EE"/>
    <w:rsid w:val="00800130"/>
    <w:rsid w:val="0080055A"/>
    <w:rsid w:val="008009E5"/>
    <w:rsid w:val="008017C0"/>
    <w:rsid w:val="00801901"/>
    <w:rsid w:val="00801B67"/>
    <w:rsid w:val="00801D20"/>
    <w:rsid w:val="00801D46"/>
    <w:rsid w:val="008027CA"/>
    <w:rsid w:val="0080287C"/>
    <w:rsid w:val="00802B9B"/>
    <w:rsid w:val="00803BB2"/>
    <w:rsid w:val="0080631C"/>
    <w:rsid w:val="00806522"/>
    <w:rsid w:val="0080668D"/>
    <w:rsid w:val="00806D18"/>
    <w:rsid w:val="008070E2"/>
    <w:rsid w:val="0080737A"/>
    <w:rsid w:val="008077EA"/>
    <w:rsid w:val="00807B5C"/>
    <w:rsid w:val="00807BD8"/>
    <w:rsid w:val="00810344"/>
    <w:rsid w:val="0081040C"/>
    <w:rsid w:val="008112DA"/>
    <w:rsid w:val="008120F8"/>
    <w:rsid w:val="00812434"/>
    <w:rsid w:val="008125C7"/>
    <w:rsid w:val="00812701"/>
    <w:rsid w:val="008137AD"/>
    <w:rsid w:val="00813CA4"/>
    <w:rsid w:val="00813F05"/>
    <w:rsid w:val="008144EA"/>
    <w:rsid w:val="00814834"/>
    <w:rsid w:val="00814986"/>
    <w:rsid w:val="00814C7E"/>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3C5F"/>
    <w:rsid w:val="0082472F"/>
    <w:rsid w:val="008247BF"/>
    <w:rsid w:val="00824D2A"/>
    <w:rsid w:val="00825A26"/>
    <w:rsid w:val="008269C8"/>
    <w:rsid w:val="008279F6"/>
    <w:rsid w:val="00827F68"/>
    <w:rsid w:val="008310D9"/>
    <w:rsid w:val="008318A3"/>
    <w:rsid w:val="0083247C"/>
    <w:rsid w:val="00832FB9"/>
    <w:rsid w:val="008340D7"/>
    <w:rsid w:val="008344B2"/>
    <w:rsid w:val="00834639"/>
    <w:rsid w:val="00835FD5"/>
    <w:rsid w:val="00836088"/>
    <w:rsid w:val="00836642"/>
    <w:rsid w:val="00836C03"/>
    <w:rsid w:val="0083731E"/>
    <w:rsid w:val="00837AA5"/>
    <w:rsid w:val="00837E4E"/>
    <w:rsid w:val="0084009E"/>
    <w:rsid w:val="008403C1"/>
    <w:rsid w:val="0084078A"/>
    <w:rsid w:val="00841439"/>
    <w:rsid w:val="00841619"/>
    <w:rsid w:val="0084182C"/>
    <w:rsid w:val="00841FAC"/>
    <w:rsid w:val="00842010"/>
    <w:rsid w:val="0084318E"/>
    <w:rsid w:val="008436A4"/>
    <w:rsid w:val="0084379E"/>
    <w:rsid w:val="00844161"/>
    <w:rsid w:val="00846038"/>
    <w:rsid w:val="008461FF"/>
    <w:rsid w:val="00846244"/>
    <w:rsid w:val="0084627F"/>
    <w:rsid w:val="00846A26"/>
    <w:rsid w:val="0084784D"/>
    <w:rsid w:val="00847CEE"/>
    <w:rsid w:val="00847D54"/>
    <w:rsid w:val="00847D73"/>
    <w:rsid w:val="008505D7"/>
    <w:rsid w:val="008509C9"/>
    <w:rsid w:val="00850D45"/>
    <w:rsid w:val="00852E67"/>
    <w:rsid w:val="008538D0"/>
    <w:rsid w:val="00853B27"/>
    <w:rsid w:val="0085400A"/>
    <w:rsid w:val="0085443D"/>
    <w:rsid w:val="008562A0"/>
    <w:rsid w:val="00856531"/>
    <w:rsid w:val="0085660A"/>
    <w:rsid w:val="00856FF7"/>
    <w:rsid w:val="0085743F"/>
    <w:rsid w:val="008575E6"/>
    <w:rsid w:val="0085775F"/>
    <w:rsid w:val="00857AA3"/>
    <w:rsid w:val="00857D43"/>
    <w:rsid w:val="00861647"/>
    <w:rsid w:val="00861728"/>
    <w:rsid w:val="00861DD3"/>
    <w:rsid w:val="00862075"/>
    <w:rsid w:val="00862DE0"/>
    <w:rsid w:val="00862EE1"/>
    <w:rsid w:val="008632C0"/>
    <w:rsid w:val="00865A8B"/>
    <w:rsid w:val="00865B97"/>
    <w:rsid w:val="0086772C"/>
    <w:rsid w:val="00870EAF"/>
    <w:rsid w:val="00871CE9"/>
    <w:rsid w:val="00872542"/>
    <w:rsid w:val="00872994"/>
    <w:rsid w:val="00872D22"/>
    <w:rsid w:val="00874DFD"/>
    <w:rsid w:val="00875013"/>
    <w:rsid w:val="0087541C"/>
    <w:rsid w:val="008760A4"/>
    <w:rsid w:val="00876B4B"/>
    <w:rsid w:val="008772BE"/>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C21"/>
    <w:rsid w:val="008A0E21"/>
    <w:rsid w:val="008A0EE4"/>
    <w:rsid w:val="008A1090"/>
    <w:rsid w:val="008A1661"/>
    <w:rsid w:val="008A1BD9"/>
    <w:rsid w:val="008A1EB8"/>
    <w:rsid w:val="008A2168"/>
    <w:rsid w:val="008A2610"/>
    <w:rsid w:val="008A2701"/>
    <w:rsid w:val="008A452A"/>
    <w:rsid w:val="008A4C71"/>
    <w:rsid w:val="008A54B9"/>
    <w:rsid w:val="008A5F9A"/>
    <w:rsid w:val="008A646F"/>
    <w:rsid w:val="008A66D3"/>
    <w:rsid w:val="008A753F"/>
    <w:rsid w:val="008A7D0D"/>
    <w:rsid w:val="008A7E55"/>
    <w:rsid w:val="008B00E3"/>
    <w:rsid w:val="008B0CEF"/>
    <w:rsid w:val="008B0D65"/>
    <w:rsid w:val="008B0F95"/>
    <w:rsid w:val="008B13DF"/>
    <w:rsid w:val="008B1C49"/>
    <w:rsid w:val="008B1ED0"/>
    <w:rsid w:val="008B2117"/>
    <w:rsid w:val="008B321E"/>
    <w:rsid w:val="008B3554"/>
    <w:rsid w:val="008B356B"/>
    <w:rsid w:val="008B3C72"/>
    <w:rsid w:val="008B3ED7"/>
    <w:rsid w:val="008B3F53"/>
    <w:rsid w:val="008B4E9B"/>
    <w:rsid w:val="008B5ED3"/>
    <w:rsid w:val="008B64A6"/>
    <w:rsid w:val="008B6932"/>
    <w:rsid w:val="008B77F7"/>
    <w:rsid w:val="008B7B1D"/>
    <w:rsid w:val="008C004E"/>
    <w:rsid w:val="008C0215"/>
    <w:rsid w:val="008C10DA"/>
    <w:rsid w:val="008C23A2"/>
    <w:rsid w:val="008C333F"/>
    <w:rsid w:val="008C3ACC"/>
    <w:rsid w:val="008C47D7"/>
    <w:rsid w:val="008C5B9A"/>
    <w:rsid w:val="008C7629"/>
    <w:rsid w:val="008C7F01"/>
    <w:rsid w:val="008D05D9"/>
    <w:rsid w:val="008D0DFF"/>
    <w:rsid w:val="008D207A"/>
    <w:rsid w:val="008D23C6"/>
    <w:rsid w:val="008D3499"/>
    <w:rsid w:val="008D3567"/>
    <w:rsid w:val="008D3952"/>
    <w:rsid w:val="008D3AAB"/>
    <w:rsid w:val="008D3F73"/>
    <w:rsid w:val="008D59F7"/>
    <w:rsid w:val="008D5A2D"/>
    <w:rsid w:val="008D7109"/>
    <w:rsid w:val="008D73CB"/>
    <w:rsid w:val="008E0739"/>
    <w:rsid w:val="008E1130"/>
    <w:rsid w:val="008E15E6"/>
    <w:rsid w:val="008E2080"/>
    <w:rsid w:val="008E25C7"/>
    <w:rsid w:val="008E2C29"/>
    <w:rsid w:val="008E2DC5"/>
    <w:rsid w:val="008E3494"/>
    <w:rsid w:val="008E3533"/>
    <w:rsid w:val="008E3C5C"/>
    <w:rsid w:val="008E44C5"/>
    <w:rsid w:val="008E5C4F"/>
    <w:rsid w:val="008E742E"/>
    <w:rsid w:val="008F009E"/>
    <w:rsid w:val="008F0338"/>
    <w:rsid w:val="008F05D8"/>
    <w:rsid w:val="008F06EB"/>
    <w:rsid w:val="008F088C"/>
    <w:rsid w:val="008F0C31"/>
    <w:rsid w:val="008F0EFE"/>
    <w:rsid w:val="008F1ACD"/>
    <w:rsid w:val="008F2E34"/>
    <w:rsid w:val="008F2E41"/>
    <w:rsid w:val="008F33AA"/>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802"/>
    <w:rsid w:val="00910BAF"/>
    <w:rsid w:val="00911040"/>
    <w:rsid w:val="00912095"/>
    <w:rsid w:val="00912569"/>
    <w:rsid w:val="009136DA"/>
    <w:rsid w:val="00913FF8"/>
    <w:rsid w:val="0091417E"/>
    <w:rsid w:val="00914799"/>
    <w:rsid w:val="00914A3A"/>
    <w:rsid w:val="009159CA"/>
    <w:rsid w:val="00915DBF"/>
    <w:rsid w:val="009162F4"/>
    <w:rsid w:val="00917B84"/>
    <w:rsid w:val="009200ED"/>
    <w:rsid w:val="009201E7"/>
    <w:rsid w:val="00920205"/>
    <w:rsid w:val="009205FA"/>
    <w:rsid w:val="00920CA7"/>
    <w:rsid w:val="009212FA"/>
    <w:rsid w:val="009224E7"/>
    <w:rsid w:val="0092276F"/>
    <w:rsid w:val="00922DE5"/>
    <w:rsid w:val="00922F1E"/>
    <w:rsid w:val="00923475"/>
    <w:rsid w:val="00923C16"/>
    <w:rsid w:val="0092405A"/>
    <w:rsid w:val="0092457F"/>
    <w:rsid w:val="0092631C"/>
    <w:rsid w:val="00926EC6"/>
    <w:rsid w:val="0093022F"/>
    <w:rsid w:val="00930579"/>
    <w:rsid w:val="009307BC"/>
    <w:rsid w:val="0093144C"/>
    <w:rsid w:val="009314C8"/>
    <w:rsid w:val="0093196F"/>
    <w:rsid w:val="00932F38"/>
    <w:rsid w:val="009339EC"/>
    <w:rsid w:val="009340B4"/>
    <w:rsid w:val="0093435C"/>
    <w:rsid w:val="00934D43"/>
    <w:rsid w:val="00935285"/>
    <w:rsid w:val="009355B9"/>
    <w:rsid w:val="00936241"/>
    <w:rsid w:val="00936A90"/>
    <w:rsid w:val="0093763B"/>
    <w:rsid w:val="00940474"/>
    <w:rsid w:val="009407FC"/>
    <w:rsid w:val="00940CCA"/>
    <w:rsid w:val="00940E8F"/>
    <w:rsid w:val="00941429"/>
    <w:rsid w:val="009416AD"/>
    <w:rsid w:val="009417D0"/>
    <w:rsid w:val="009428CB"/>
    <w:rsid w:val="0094443D"/>
    <w:rsid w:val="0094506E"/>
    <w:rsid w:val="00945C88"/>
    <w:rsid w:val="00945FF1"/>
    <w:rsid w:val="009461BC"/>
    <w:rsid w:val="009462C0"/>
    <w:rsid w:val="009466C0"/>
    <w:rsid w:val="009470D1"/>
    <w:rsid w:val="009476BF"/>
    <w:rsid w:val="00947739"/>
    <w:rsid w:val="00947CE3"/>
    <w:rsid w:val="009500E2"/>
    <w:rsid w:val="00950813"/>
    <w:rsid w:val="0095192B"/>
    <w:rsid w:val="009526C6"/>
    <w:rsid w:val="009536E5"/>
    <w:rsid w:val="00953893"/>
    <w:rsid w:val="00953D0E"/>
    <w:rsid w:val="00953EA3"/>
    <w:rsid w:val="00953EA9"/>
    <w:rsid w:val="00954892"/>
    <w:rsid w:val="00954F65"/>
    <w:rsid w:val="0095630B"/>
    <w:rsid w:val="00956A61"/>
    <w:rsid w:val="00956D4E"/>
    <w:rsid w:val="00956EAC"/>
    <w:rsid w:val="00956EBB"/>
    <w:rsid w:val="00960B59"/>
    <w:rsid w:val="00960BC2"/>
    <w:rsid w:val="00960C08"/>
    <w:rsid w:val="00960DF0"/>
    <w:rsid w:val="009614BD"/>
    <w:rsid w:val="009617D4"/>
    <w:rsid w:val="00961FE2"/>
    <w:rsid w:val="0096288D"/>
    <w:rsid w:val="00964255"/>
    <w:rsid w:val="00964583"/>
    <w:rsid w:val="00964721"/>
    <w:rsid w:val="00965077"/>
    <w:rsid w:val="009657FE"/>
    <w:rsid w:val="00965DC9"/>
    <w:rsid w:val="00970040"/>
    <w:rsid w:val="009707A5"/>
    <w:rsid w:val="00970BDC"/>
    <w:rsid w:val="00970CE1"/>
    <w:rsid w:val="00971090"/>
    <w:rsid w:val="00971980"/>
    <w:rsid w:val="00971DBA"/>
    <w:rsid w:val="00971F5E"/>
    <w:rsid w:val="00972636"/>
    <w:rsid w:val="00972BB6"/>
    <w:rsid w:val="00973219"/>
    <w:rsid w:val="00974B5A"/>
    <w:rsid w:val="00975224"/>
    <w:rsid w:val="009752F3"/>
    <w:rsid w:val="009756A6"/>
    <w:rsid w:val="009757F9"/>
    <w:rsid w:val="00975898"/>
    <w:rsid w:val="00975FB6"/>
    <w:rsid w:val="00976100"/>
    <w:rsid w:val="009769C3"/>
    <w:rsid w:val="00976DAF"/>
    <w:rsid w:val="009771CE"/>
    <w:rsid w:val="00977569"/>
    <w:rsid w:val="00977B7E"/>
    <w:rsid w:val="00977BBB"/>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60C0"/>
    <w:rsid w:val="009863C3"/>
    <w:rsid w:val="00986429"/>
    <w:rsid w:val="0098654C"/>
    <w:rsid w:val="009865A6"/>
    <w:rsid w:val="0098680C"/>
    <w:rsid w:val="00986FE0"/>
    <w:rsid w:val="0098706A"/>
    <w:rsid w:val="0098716E"/>
    <w:rsid w:val="00987432"/>
    <w:rsid w:val="00987DA6"/>
    <w:rsid w:val="00991607"/>
    <w:rsid w:val="00992913"/>
    <w:rsid w:val="00993E0F"/>
    <w:rsid w:val="0099502F"/>
    <w:rsid w:val="00995E44"/>
    <w:rsid w:val="00997173"/>
    <w:rsid w:val="0099731F"/>
    <w:rsid w:val="0099797E"/>
    <w:rsid w:val="009A0750"/>
    <w:rsid w:val="009A17D7"/>
    <w:rsid w:val="009A2A54"/>
    <w:rsid w:val="009A3970"/>
    <w:rsid w:val="009A3C45"/>
    <w:rsid w:val="009A4651"/>
    <w:rsid w:val="009A49A2"/>
    <w:rsid w:val="009A4D02"/>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5A5"/>
    <w:rsid w:val="009D09E5"/>
    <w:rsid w:val="009D0BC8"/>
    <w:rsid w:val="009D1412"/>
    <w:rsid w:val="009D27D6"/>
    <w:rsid w:val="009D2856"/>
    <w:rsid w:val="009D2D1C"/>
    <w:rsid w:val="009D3BD8"/>
    <w:rsid w:val="009D3E19"/>
    <w:rsid w:val="009D4C2C"/>
    <w:rsid w:val="009D4D1A"/>
    <w:rsid w:val="009D518E"/>
    <w:rsid w:val="009D5745"/>
    <w:rsid w:val="009D5862"/>
    <w:rsid w:val="009D5DA2"/>
    <w:rsid w:val="009D7624"/>
    <w:rsid w:val="009D780D"/>
    <w:rsid w:val="009E083B"/>
    <w:rsid w:val="009E09BD"/>
    <w:rsid w:val="009E14DF"/>
    <w:rsid w:val="009E192A"/>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F4"/>
    <w:rsid w:val="009F795D"/>
    <w:rsid w:val="00A00224"/>
    <w:rsid w:val="00A00386"/>
    <w:rsid w:val="00A00DD6"/>
    <w:rsid w:val="00A00E73"/>
    <w:rsid w:val="00A020CA"/>
    <w:rsid w:val="00A027AF"/>
    <w:rsid w:val="00A02815"/>
    <w:rsid w:val="00A02F60"/>
    <w:rsid w:val="00A0365B"/>
    <w:rsid w:val="00A038E7"/>
    <w:rsid w:val="00A04AB4"/>
    <w:rsid w:val="00A061EC"/>
    <w:rsid w:val="00A0685D"/>
    <w:rsid w:val="00A0728D"/>
    <w:rsid w:val="00A07360"/>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057"/>
    <w:rsid w:val="00A21BE5"/>
    <w:rsid w:val="00A21EEF"/>
    <w:rsid w:val="00A2240D"/>
    <w:rsid w:val="00A227A2"/>
    <w:rsid w:val="00A22D92"/>
    <w:rsid w:val="00A235BD"/>
    <w:rsid w:val="00A23D27"/>
    <w:rsid w:val="00A23D86"/>
    <w:rsid w:val="00A23DCC"/>
    <w:rsid w:val="00A23EB5"/>
    <w:rsid w:val="00A24673"/>
    <w:rsid w:val="00A25B5B"/>
    <w:rsid w:val="00A262F3"/>
    <w:rsid w:val="00A26B2B"/>
    <w:rsid w:val="00A26BBA"/>
    <w:rsid w:val="00A2732D"/>
    <w:rsid w:val="00A278FB"/>
    <w:rsid w:val="00A2794D"/>
    <w:rsid w:val="00A27A6E"/>
    <w:rsid w:val="00A3037E"/>
    <w:rsid w:val="00A3069E"/>
    <w:rsid w:val="00A30ADB"/>
    <w:rsid w:val="00A310A7"/>
    <w:rsid w:val="00A31110"/>
    <w:rsid w:val="00A321A2"/>
    <w:rsid w:val="00A34DCF"/>
    <w:rsid w:val="00A364F4"/>
    <w:rsid w:val="00A36FC4"/>
    <w:rsid w:val="00A40A6D"/>
    <w:rsid w:val="00A410FB"/>
    <w:rsid w:val="00A4245E"/>
    <w:rsid w:val="00A429AA"/>
    <w:rsid w:val="00A43127"/>
    <w:rsid w:val="00A431F8"/>
    <w:rsid w:val="00A43200"/>
    <w:rsid w:val="00A44F91"/>
    <w:rsid w:val="00A45827"/>
    <w:rsid w:val="00A4745D"/>
    <w:rsid w:val="00A50607"/>
    <w:rsid w:val="00A50898"/>
    <w:rsid w:val="00A5093A"/>
    <w:rsid w:val="00A51BFF"/>
    <w:rsid w:val="00A51D95"/>
    <w:rsid w:val="00A520E1"/>
    <w:rsid w:val="00A5226F"/>
    <w:rsid w:val="00A5242D"/>
    <w:rsid w:val="00A52B8A"/>
    <w:rsid w:val="00A52C37"/>
    <w:rsid w:val="00A52DD9"/>
    <w:rsid w:val="00A536FF"/>
    <w:rsid w:val="00A53754"/>
    <w:rsid w:val="00A54576"/>
    <w:rsid w:val="00A55123"/>
    <w:rsid w:val="00A55C0E"/>
    <w:rsid w:val="00A55E60"/>
    <w:rsid w:val="00A5606A"/>
    <w:rsid w:val="00A56DCF"/>
    <w:rsid w:val="00A57706"/>
    <w:rsid w:val="00A57C83"/>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A64"/>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803CF"/>
    <w:rsid w:val="00A811E8"/>
    <w:rsid w:val="00A8176A"/>
    <w:rsid w:val="00A81C4E"/>
    <w:rsid w:val="00A81C69"/>
    <w:rsid w:val="00A81FF7"/>
    <w:rsid w:val="00A828C9"/>
    <w:rsid w:val="00A82CA9"/>
    <w:rsid w:val="00A82F3F"/>
    <w:rsid w:val="00A83401"/>
    <w:rsid w:val="00A834BF"/>
    <w:rsid w:val="00A84FA3"/>
    <w:rsid w:val="00A86068"/>
    <w:rsid w:val="00A86750"/>
    <w:rsid w:val="00A87954"/>
    <w:rsid w:val="00A87BF0"/>
    <w:rsid w:val="00A903C8"/>
    <w:rsid w:val="00A91634"/>
    <w:rsid w:val="00A93EAF"/>
    <w:rsid w:val="00A941D4"/>
    <w:rsid w:val="00A944B1"/>
    <w:rsid w:val="00A94611"/>
    <w:rsid w:val="00A952EA"/>
    <w:rsid w:val="00A958A5"/>
    <w:rsid w:val="00A95ED3"/>
    <w:rsid w:val="00A971F8"/>
    <w:rsid w:val="00A9739A"/>
    <w:rsid w:val="00A97617"/>
    <w:rsid w:val="00A97778"/>
    <w:rsid w:val="00A97B21"/>
    <w:rsid w:val="00AA04D8"/>
    <w:rsid w:val="00AA11A2"/>
    <w:rsid w:val="00AA13BF"/>
    <w:rsid w:val="00AA145D"/>
    <w:rsid w:val="00AA1A94"/>
    <w:rsid w:val="00AA1CC0"/>
    <w:rsid w:val="00AA229C"/>
    <w:rsid w:val="00AA2A27"/>
    <w:rsid w:val="00AA3476"/>
    <w:rsid w:val="00AA397D"/>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3909"/>
    <w:rsid w:val="00AB393C"/>
    <w:rsid w:val="00AB3BBE"/>
    <w:rsid w:val="00AB4143"/>
    <w:rsid w:val="00AB488E"/>
    <w:rsid w:val="00AB4A58"/>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6EA"/>
    <w:rsid w:val="00AD4BB3"/>
    <w:rsid w:val="00AD4F75"/>
    <w:rsid w:val="00AD50AA"/>
    <w:rsid w:val="00AD555B"/>
    <w:rsid w:val="00AD602B"/>
    <w:rsid w:val="00AD693F"/>
    <w:rsid w:val="00AE0D65"/>
    <w:rsid w:val="00AE0E1B"/>
    <w:rsid w:val="00AE0EDD"/>
    <w:rsid w:val="00AE14D5"/>
    <w:rsid w:val="00AE16A0"/>
    <w:rsid w:val="00AE18D3"/>
    <w:rsid w:val="00AE193F"/>
    <w:rsid w:val="00AE1B57"/>
    <w:rsid w:val="00AE1BFE"/>
    <w:rsid w:val="00AE2ACF"/>
    <w:rsid w:val="00AE2DBB"/>
    <w:rsid w:val="00AE3C7B"/>
    <w:rsid w:val="00AE3EE8"/>
    <w:rsid w:val="00AE5086"/>
    <w:rsid w:val="00AE5463"/>
    <w:rsid w:val="00AE5A9E"/>
    <w:rsid w:val="00AE5CBE"/>
    <w:rsid w:val="00AE60C6"/>
    <w:rsid w:val="00AE6F9E"/>
    <w:rsid w:val="00AE7DB5"/>
    <w:rsid w:val="00AF0CB1"/>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1117"/>
    <w:rsid w:val="00B01816"/>
    <w:rsid w:val="00B01C49"/>
    <w:rsid w:val="00B023E6"/>
    <w:rsid w:val="00B04483"/>
    <w:rsid w:val="00B044CF"/>
    <w:rsid w:val="00B048D4"/>
    <w:rsid w:val="00B04EC5"/>
    <w:rsid w:val="00B05290"/>
    <w:rsid w:val="00B05F1C"/>
    <w:rsid w:val="00B0637D"/>
    <w:rsid w:val="00B06921"/>
    <w:rsid w:val="00B06B40"/>
    <w:rsid w:val="00B07386"/>
    <w:rsid w:val="00B0757A"/>
    <w:rsid w:val="00B075C2"/>
    <w:rsid w:val="00B07D3B"/>
    <w:rsid w:val="00B10832"/>
    <w:rsid w:val="00B128D7"/>
    <w:rsid w:val="00B12D6A"/>
    <w:rsid w:val="00B14208"/>
    <w:rsid w:val="00B14745"/>
    <w:rsid w:val="00B14828"/>
    <w:rsid w:val="00B14D16"/>
    <w:rsid w:val="00B165FB"/>
    <w:rsid w:val="00B2023A"/>
    <w:rsid w:val="00B2068B"/>
    <w:rsid w:val="00B20AC8"/>
    <w:rsid w:val="00B20C4A"/>
    <w:rsid w:val="00B2152F"/>
    <w:rsid w:val="00B216A2"/>
    <w:rsid w:val="00B21ECA"/>
    <w:rsid w:val="00B2257C"/>
    <w:rsid w:val="00B225FD"/>
    <w:rsid w:val="00B2267D"/>
    <w:rsid w:val="00B22E28"/>
    <w:rsid w:val="00B22FD9"/>
    <w:rsid w:val="00B23059"/>
    <w:rsid w:val="00B236A8"/>
    <w:rsid w:val="00B23BFE"/>
    <w:rsid w:val="00B24089"/>
    <w:rsid w:val="00B24E84"/>
    <w:rsid w:val="00B250F5"/>
    <w:rsid w:val="00B2560F"/>
    <w:rsid w:val="00B2595B"/>
    <w:rsid w:val="00B25B31"/>
    <w:rsid w:val="00B25D53"/>
    <w:rsid w:val="00B25F49"/>
    <w:rsid w:val="00B26CDA"/>
    <w:rsid w:val="00B274E7"/>
    <w:rsid w:val="00B27515"/>
    <w:rsid w:val="00B276BA"/>
    <w:rsid w:val="00B27991"/>
    <w:rsid w:val="00B279C6"/>
    <w:rsid w:val="00B27D77"/>
    <w:rsid w:val="00B30109"/>
    <w:rsid w:val="00B30764"/>
    <w:rsid w:val="00B30BB7"/>
    <w:rsid w:val="00B3136E"/>
    <w:rsid w:val="00B316EF"/>
    <w:rsid w:val="00B32368"/>
    <w:rsid w:val="00B324DA"/>
    <w:rsid w:val="00B33396"/>
    <w:rsid w:val="00B336E5"/>
    <w:rsid w:val="00B338BB"/>
    <w:rsid w:val="00B33D01"/>
    <w:rsid w:val="00B33D34"/>
    <w:rsid w:val="00B33E0A"/>
    <w:rsid w:val="00B340A1"/>
    <w:rsid w:val="00B352AE"/>
    <w:rsid w:val="00B35775"/>
    <w:rsid w:val="00B35B97"/>
    <w:rsid w:val="00B35BE7"/>
    <w:rsid w:val="00B35C4C"/>
    <w:rsid w:val="00B360DF"/>
    <w:rsid w:val="00B36AB7"/>
    <w:rsid w:val="00B37E7C"/>
    <w:rsid w:val="00B37FF7"/>
    <w:rsid w:val="00B409AF"/>
    <w:rsid w:val="00B41273"/>
    <w:rsid w:val="00B413BD"/>
    <w:rsid w:val="00B423EC"/>
    <w:rsid w:val="00B432A5"/>
    <w:rsid w:val="00B44238"/>
    <w:rsid w:val="00B4517E"/>
    <w:rsid w:val="00B46047"/>
    <w:rsid w:val="00B47816"/>
    <w:rsid w:val="00B50881"/>
    <w:rsid w:val="00B509FF"/>
    <w:rsid w:val="00B5194E"/>
    <w:rsid w:val="00B5226E"/>
    <w:rsid w:val="00B53267"/>
    <w:rsid w:val="00B53DBF"/>
    <w:rsid w:val="00B5439D"/>
    <w:rsid w:val="00B5471A"/>
    <w:rsid w:val="00B54954"/>
    <w:rsid w:val="00B5599E"/>
    <w:rsid w:val="00B55AF3"/>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6188"/>
    <w:rsid w:val="00B66766"/>
    <w:rsid w:val="00B66E78"/>
    <w:rsid w:val="00B66EC0"/>
    <w:rsid w:val="00B712A1"/>
    <w:rsid w:val="00B72124"/>
    <w:rsid w:val="00B72140"/>
    <w:rsid w:val="00B72499"/>
    <w:rsid w:val="00B7441F"/>
    <w:rsid w:val="00B745E0"/>
    <w:rsid w:val="00B755FD"/>
    <w:rsid w:val="00B7658D"/>
    <w:rsid w:val="00B76F26"/>
    <w:rsid w:val="00B778AA"/>
    <w:rsid w:val="00B80693"/>
    <w:rsid w:val="00B806A3"/>
    <w:rsid w:val="00B81794"/>
    <w:rsid w:val="00B825DB"/>
    <w:rsid w:val="00B82F31"/>
    <w:rsid w:val="00B83748"/>
    <w:rsid w:val="00B84464"/>
    <w:rsid w:val="00B848D7"/>
    <w:rsid w:val="00B852B5"/>
    <w:rsid w:val="00B86269"/>
    <w:rsid w:val="00B86653"/>
    <w:rsid w:val="00B872BE"/>
    <w:rsid w:val="00B90898"/>
    <w:rsid w:val="00B909B0"/>
    <w:rsid w:val="00B90B7A"/>
    <w:rsid w:val="00B92633"/>
    <w:rsid w:val="00B92B00"/>
    <w:rsid w:val="00B92BD1"/>
    <w:rsid w:val="00B92DF7"/>
    <w:rsid w:val="00B9310A"/>
    <w:rsid w:val="00B934CD"/>
    <w:rsid w:val="00B935A4"/>
    <w:rsid w:val="00B93669"/>
    <w:rsid w:val="00B93D6F"/>
    <w:rsid w:val="00B93E60"/>
    <w:rsid w:val="00B94097"/>
    <w:rsid w:val="00B94DD0"/>
    <w:rsid w:val="00B950EB"/>
    <w:rsid w:val="00B95415"/>
    <w:rsid w:val="00B9579A"/>
    <w:rsid w:val="00B95CDE"/>
    <w:rsid w:val="00B96750"/>
    <w:rsid w:val="00B96992"/>
    <w:rsid w:val="00B975C2"/>
    <w:rsid w:val="00BA0045"/>
    <w:rsid w:val="00BA070F"/>
    <w:rsid w:val="00BA0B91"/>
    <w:rsid w:val="00BA18D2"/>
    <w:rsid w:val="00BA1EE3"/>
    <w:rsid w:val="00BA216E"/>
    <w:rsid w:val="00BA2DFD"/>
    <w:rsid w:val="00BA3436"/>
    <w:rsid w:val="00BA34C9"/>
    <w:rsid w:val="00BA3F15"/>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5E9"/>
    <w:rsid w:val="00BB697E"/>
    <w:rsid w:val="00BB6BE8"/>
    <w:rsid w:val="00BB6E3B"/>
    <w:rsid w:val="00BB7F63"/>
    <w:rsid w:val="00BC098C"/>
    <w:rsid w:val="00BC0C83"/>
    <w:rsid w:val="00BC0EB0"/>
    <w:rsid w:val="00BC1209"/>
    <w:rsid w:val="00BC15B6"/>
    <w:rsid w:val="00BC279E"/>
    <w:rsid w:val="00BC2E2D"/>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AE9"/>
    <w:rsid w:val="00BD1CBC"/>
    <w:rsid w:val="00BD1E9B"/>
    <w:rsid w:val="00BD24C0"/>
    <w:rsid w:val="00BD299B"/>
    <w:rsid w:val="00BD33E3"/>
    <w:rsid w:val="00BD46D0"/>
    <w:rsid w:val="00BD4727"/>
    <w:rsid w:val="00BD4D33"/>
    <w:rsid w:val="00BD5377"/>
    <w:rsid w:val="00BD54ED"/>
    <w:rsid w:val="00BD5737"/>
    <w:rsid w:val="00BD5AF5"/>
    <w:rsid w:val="00BD5C2D"/>
    <w:rsid w:val="00BD6590"/>
    <w:rsid w:val="00BD69D9"/>
    <w:rsid w:val="00BE0739"/>
    <w:rsid w:val="00BE175F"/>
    <w:rsid w:val="00BE1DDD"/>
    <w:rsid w:val="00BE2082"/>
    <w:rsid w:val="00BE22CC"/>
    <w:rsid w:val="00BE22E0"/>
    <w:rsid w:val="00BE3383"/>
    <w:rsid w:val="00BE36C3"/>
    <w:rsid w:val="00BE3F08"/>
    <w:rsid w:val="00BE4897"/>
    <w:rsid w:val="00BE4B1B"/>
    <w:rsid w:val="00BE4DB0"/>
    <w:rsid w:val="00BE5401"/>
    <w:rsid w:val="00BE5425"/>
    <w:rsid w:val="00BE5477"/>
    <w:rsid w:val="00BE5E65"/>
    <w:rsid w:val="00BF0A47"/>
    <w:rsid w:val="00BF117A"/>
    <w:rsid w:val="00BF3A02"/>
    <w:rsid w:val="00BF40A8"/>
    <w:rsid w:val="00BF49E1"/>
    <w:rsid w:val="00BF5103"/>
    <w:rsid w:val="00BF520C"/>
    <w:rsid w:val="00BF6880"/>
    <w:rsid w:val="00BF69EA"/>
    <w:rsid w:val="00BF6D33"/>
    <w:rsid w:val="00BF7A47"/>
    <w:rsid w:val="00C002FF"/>
    <w:rsid w:val="00C00F79"/>
    <w:rsid w:val="00C010A7"/>
    <w:rsid w:val="00C017A0"/>
    <w:rsid w:val="00C01B14"/>
    <w:rsid w:val="00C0214B"/>
    <w:rsid w:val="00C021AE"/>
    <w:rsid w:val="00C036B6"/>
    <w:rsid w:val="00C03E51"/>
    <w:rsid w:val="00C043E2"/>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C1A"/>
    <w:rsid w:val="00C15D84"/>
    <w:rsid w:val="00C175A7"/>
    <w:rsid w:val="00C175EC"/>
    <w:rsid w:val="00C177DF"/>
    <w:rsid w:val="00C205BF"/>
    <w:rsid w:val="00C205E5"/>
    <w:rsid w:val="00C20D53"/>
    <w:rsid w:val="00C21180"/>
    <w:rsid w:val="00C21321"/>
    <w:rsid w:val="00C2157A"/>
    <w:rsid w:val="00C2185A"/>
    <w:rsid w:val="00C219B8"/>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226D"/>
    <w:rsid w:val="00C32323"/>
    <w:rsid w:val="00C332D0"/>
    <w:rsid w:val="00C3463A"/>
    <w:rsid w:val="00C346C4"/>
    <w:rsid w:val="00C34AB3"/>
    <w:rsid w:val="00C37351"/>
    <w:rsid w:val="00C37693"/>
    <w:rsid w:val="00C3796D"/>
    <w:rsid w:val="00C40534"/>
    <w:rsid w:val="00C42F84"/>
    <w:rsid w:val="00C42FFC"/>
    <w:rsid w:val="00C4302C"/>
    <w:rsid w:val="00C431E3"/>
    <w:rsid w:val="00C432F5"/>
    <w:rsid w:val="00C43598"/>
    <w:rsid w:val="00C47419"/>
    <w:rsid w:val="00C515F6"/>
    <w:rsid w:val="00C517EC"/>
    <w:rsid w:val="00C52110"/>
    <w:rsid w:val="00C52CCA"/>
    <w:rsid w:val="00C53239"/>
    <w:rsid w:val="00C537C8"/>
    <w:rsid w:val="00C541D2"/>
    <w:rsid w:val="00C549FE"/>
    <w:rsid w:val="00C54E62"/>
    <w:rsid w:val="00C556C7"/>
    <w:rsid w:val="00C55AB5"/>
    <w:rsid w:val="00C56370"/>
    <w:rsid w:val="00C56975"/>
    <w:rsid w:val="00C571F6"/>
    <w:rsid w:val="00C5751B"/>
    <w:rsid w:val="00C57B2B"/>
    <w:rsid w:val="00C61129"/>
    <w:rsid w:val="00C61342"/>
    <w:rsid w:val="00C615C8"/>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E40"/>
    <w:rsid w:val="00C809EE"/>
    <w:rsid w:val="00C81037"/>
    <w:rsid w:val="00C825D4"/>
    <w:rsid w:val="00C82D0D"/>
    <w:rsid w:val="00C83224"/>
    <w:rsid w:val="00C83527"/>
    <w:rsid w:val="00C837B0"/>
    <w:rsid w:val="00C843D8"/>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02F"/>
    <w:rsid w:val="00CA75CE"/>
    <w:rsid w:val="00CA7AC9"/>
    <w:rsid w:val="00CB0F18"/>
    <w:rsid w:val="00CB1732"/>
    <w:rsid w:val="00CB1E40"/>
    <w:rsid w:val="00CB1F81"/>
    <w:rsid w:val="00CB23A9"/>
    <w:rsid w:val="00CB2AC8"/>
    <w:rsid w:val="00CB32F7"/>
    <w:rsid w:val="00CB3579"/>
    <w:rsid w:val="00CB3A47"/>
    <w:rsid w:val="00CB44D3"/>
    <w:rsid w:val="00CB48AD"/>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517"/>
    <w:rsid w:val="00CC35C3"/>
    <w:rsid w:val="00CC35DD"/>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EE"/>
    <w:rsid w:val="00CD67F1"/>
    <w:rsid w:val="00CD71C8"/>
    <w:rsid w:val="00CD7394"/>
    <w:rsid w:val="00CD7DEB"/>
    <w:rsid w:val="00CD7E61"/>
    <w:rsid w:val="00CE0277"/>
    <w:rsid w:val="00CE092B"/>
    <w:rsid w:val="00CE0BF7"/>
    <w:rsid w:val="00CE1BCB"/>
    <w:rsid w:val="00CE1C3F"/>
    <w:rsid w:val="00CE2764"/>
    <w:rsid w:val="00CE2B85"/>
    <w:rsid w:val="00CE3AA7"/>
    <w:rsid w:val="00CE59DF"/>
    <w:rsid w:val="00CE5EB7"/>
    <w:rsid w:val="00CE7474"/>
    <w:rsid w:val="00CE76F4"/>
    <w:rsid w:val="00CE7A4B"/>
    <w:rsid w:val="00CF010A"/>
    <w:rsid w:val="00CF073B"/>
    <w:rsid w:val="00CF0D80"/>
    <w:rsid w:val="00CF18B0"/>
    <w:rsid w:val="00CF1EA4"/>
    <w:rsid w:val="00CF2845"/>
    <w:rsid w:val="00CF285C"/>
    <w:rsid w:val="00CF285D"/>
    <w:rsid w:val="00CF2E7B"/>
    <w:rsid w:val="00CF30D2"/>
    <w:rsid w:val="00CF31CC"/>
    <w:rsid w:val="00CF36DB"/>
    <w:rsid w:val="00CF4D94"/>
    <w:rsid w:val="00CF53F3"/>
    <w:rsid w:val="00CF5FDE"/>
    <w:rsid w:val="00CF63DD"/>
    <w:rsid w:val="00CF65B9"/>
    <w:rsid w:val="00CF69C5"/>
    <w:rsid w:val="00CF7D73"/>
    <w:rsid w:val="00D004D9"/>
    <w:rsid w:val="00D01611"/>
    <w:rsid w:val="00D03201"/>
    <w:rsid w:val="00D03248"/>
    <w:rsid w:val="00D03913"/>
    <w:rsid w:val="00D04232"/>
    <w:rsid w:val="00D04A67"/>
    <w:rsid w:val="00D0586D"/>
    <w:rsid w:val="00D05E2F"/>
    <w:rsid w:val="00D05F7C"/>
    <w:rsid w:val="00D063BB"/>
    <w:rsid w:val="00D07FB0"/>
    <w:rsid w:val="00D100AB"/>
    <w:rsid w:val="00D10B67"/>
    <w:rsid w:val="00D1153D"/>
    <w:rsid w:val="00D11BFE"/>
    <w:rsid w:val="00D11F04"/>
    <w:rsid w:val="00D122CF"/>
    <w:rsid w:val="00D124F4"/>
    <w:rsid w:val="00D1270F"/>
    <w:rsid w:val="00D132B1"/>
    <w:rsid w:val="00D134F6"/>
    <w:rsid w:val="00D13FC2"/>
    <w:rsid w:val="00D14623"/>
    <w:rsid w:val="00D1499B"/>
    <w:rsid w:val="00D14C4B"/>
    <w:rsid w:val="00D15C1E"/>
    <w:rsid w:val="00D163F6"/>
    <w:rsid w:val="00D16526"/>
    <w:rsid w:val="00D16C8C"/>
    <w:rsid w:val="00D17410"/>
    <w:rsid w:val="00D17CAE"/>
    <w:rsid w:val="00D17E2E"/>
    <w:rsid w:val="00D200D5"/>
    <w:rsid w:val="00D205FA"/>
    <w:rsid w:val="00D20AC1"/>
    <w:rsid w:val="00D20D69"/>
    <w:rsid w:val="00D21232"/>
    <w:rsid w:val="00D21CA2"/>
    <w:rsid w:val="00D21D17"/>
    <w:rsid w:val="00D2209F"/>
    <w:rsid w:val="00D228BF"/>
    <w:rsid w:val="00D22E7A"/>
    <w:rsid w:val="00D22F9B"/>
    <w:rsid w:val="00D23045"/>
    <w:rsid w:val="00D23267"/>
    <w:rsid w:val="00D2338E"/>
    <w:rsid w:val="00D23B04"/>
    <w:rsid w:val="00D24407"/>
    <w:rsid w:val="00D24DB5"/>
    <w:rsid w:val="00D258C2"/>
    <w:rsid w:val="00D25E90"/>
    <w:rsid w:val="00D25FDF"/>
    <w:rsid w:val="00D260CD"/>
    <w:rsid w:val="00D26312"/>
    <w:rsid w:val="00D26419"/>
    <w:rsid w:val="00D273DE"/>
    <w:rsid w:val="00D30C15"/>
    <w:rsid w:val="00D31226"/>
    <w:rsid w:val="00D31FEA"/>
    <w:rsid w:val="00D3247B"/>
    <w:rsid w:val="00D3265C"/>
    <w:rsid w:val="00D32F25"/>
    <w:rsid w:val="00D33802"/>
    <w:rsid w:val="00D342C8"/>
    <w:rsid w:val="00D34525"/>
    <w:rsid w:val="00D34A2A"/>
    <w:rsid w:val="00D34B7F"/>
    <w:rsid w:val="00D34CC4"/>
    <w:rsid w:val="00D35BAA"/>
    <w:rsid w:val="00D36127"/>
    <w:rsid w:val="00D368E4"/>
    <w:rsid w:val="00D36DC5"/>
    <w:rsid w:val="00D37310"/>
    <w:rsid w:val="00D37F2B"/>
    <w:rsid w:val="00D400A9"/>
    <w:rsid w:val="00D42322"/>
    <w:rsid w:val="00D42BFA"/>
    <w:rsid w:val="00D42D39"/>
    <w:rsid w:val="00D43175"/>
    <w:rsid w:val="00D43391"/>
    <w:rsid w:val="00D43670"/>
    <w:rsid w:val="00D44292"/>
    <w:rsid w:val="00D44462"/>
    <w:rsid w:val="00D44587"/>
    <w:rsid w:val="00D44648"/>
    <w:rsid w:val="00D44F8B"/>
    <w:rsid w:val="00D453E9"/>
    <w:rsid w:val="00D457A4"/>
    <w:rsid w:val="00D462BD"/>
    <w:rsid w:val="00D462CC"/>
    <w:rsid w:val="00D4632E"/>
    <w:rsid w:val="00D4644B"/>
    <w:rsid w:val="00D464D6"/>
    <w:rsid w:val="00D4723F"/>
    <w:rsid w:val="00D47564"/>
    <w:rsid w:val="00D47D25"/>
    <w:rsid w:val="00D50269"/>
    <w:rsid w:val="00D513BC"/>
    <w:rsid w:val="00D51D44"/>
    <w:rsid w:val="00D5271B"/>
    <w:rsid w:val="00D528A3"/>
    <w:rsid w:val="00D5324B"/>
    <w:rsid w:val="00D53531"/>
    <w:rsid w:val="00D5501D"/>
    <w:rsid w:val="00D550E6"/>
    <w:rsid w:val="00D5648A"/>
    <w:rsid w:val="00D56562"/>
    <w:rsid w:val="00D56625"/>
    <w:rsid w:val="00D5689B"/>
    <w:rsid w:val="00D56AC6"/>
    <w:rsid w:val="00D56B2D"/>
    <w:rsid w:val="00D56B30"/>
    <w:rsid w:val="00D60342"/>
    <w:rsid w:val="00D6117B"/>
    <w:rsid w:val="00D62C6D"/>
    <w:rsid w:val="00D62CD8"/>
    <w:rsid w:val="00D63198"/>
    <w:rsid w:val="00D63479"/>
    <w:rsid w:val="00D64F8E"/>
    <w:rsid w:val="00D65150"/>
    <w:rsid w:val="00D6534E"/>
    <w:rsid w:val="00D65603"/>
    <w:rsid w:val="00D658AE"/>
    <w:rsid w:val="00D658D6"/>
    <w:rsid w:val="00D66558"/>
    <w:rsid w:val="00D6664A"/>
    <w:rsid w:val="00D717A6"/>
    <w:rsid w:val="00D7244E"/>
    <w:rsid w:val="00D7272B"/>
    <w:rsid w:val="00D7361F"/>
    <w:rsid w:val="00D737FD"/>
    <w:rsid w:val="00D744C7"/>
    <w:rsid w:val="00D74AC4"/>
    <w:rsid w:val="00D74EC4"/>
    <w:rsid w:val="00D74FBA"/>
    <w:rsid w:val="00D750FB"/>
    <w:rsid w:val="00D75151"/>
    <w:rsid w:val="00D75947"/>
    <w:rsid w:val="00D75CDB"/>
    <w:rsid w:val="00D76955"/>
    <w:rsid w:val="00D76E13"/>
    <w:rsid w:val="00D77839"/>
    <w:rsid w:val="00D80A56"/>
    <w:rsid w:val="00D80E7F"/>
    <w:rsid w:val="00D80E9D"/>
    <w:rsid w:val="00D81484"/>
    <w:rsid w:val="00D81782"/>
    <w:rsid w:val="00D8201F"/>
    <w:rsid w:val="00D82188"/>
    <w:rsid w:val="00D82627"/>
    <w:rsid w:val="00D82889"/>
    <w:rsid w:val="00D8324C"/>
    <w:rsid w:val="00D83FDD"/>
    <w:rsid w:val="00D84977"/>
    <w:rsid w:val="00D8584A"/>
    <w:rsid w:val="00D85CD8"/>
    <w:rsid w:val="00D8662D"/>
    <w:rsid w:val="00D8720A"/>
    <w:rsid w:val="00D873C3"/>
    <w:rsid w:val="00D90931"/>
    <w:rsid w:val="00D91130"/>
    <w:rsid w:val="00D9152D"/>
    <w:rsid w:val="00D91DB5"/>
    <w:rsid w:val="00D92211"/>
    <w:rsid w:val="00D93592"/>
    <w:rsid w:val="00D93A6E"/>
    <w:rsid w:val="00D9422C"/>
    <w:rsid w:val="00D9497B"/>
    <w:rsid w:val="00D95116"/>
    <w:rsid w:val="00D95FC5"/>
    <w:rsid w:val="00DA05E4"/>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E7E"/>
    <w:rsid w:val="00DA779D"/>
    <w:rsid w:val="00DA7834"/>
    <w:rsid w:val="00DB2462"/>
    <w:rsid w:val="00DB313B"/>
    <w:rsid w:val="00DB3172"/>
    <w:rsid w:val="00DB38D8"/>
    <w:rsid w:val="00DB3907"/>
    <w:rsid w:val="00DB3C88"/>
    <w:rsid w:val="00DB4398"/>
    <w:rsid w:val="00DB4FAC"/>
    <w:rsid w:val="00DB50B1"/>
    <w:rsid w:val="00DB5D67"/>
    <w:rsid w:val="00DB5FC0"/>
    <w:rsid w:val="00DB6486"/>
    <w:rsid w:val="00DB6647"/>
    <w:rsid w:val="00DB66CE"/>
    <w:rsid w:val="00DB741D"/>
    <w:rsid w:val="00DC0381"/>
    <w:rsid w:val="00DC038A"/>
    <w:rsid w:val="00DC09BB"/>
    <w:rsid w:val="00DC0C19"/>
    <w:rsid w:val="00DC12CA"/>
    <w:rsid w:val="00DC14B7"/>
    <w:rsid w:val="00DC19DC"/>
    <w:rsid w:val="00DC1E35"/>
    <w:rsid w:val="00DC2307"/>
    <w:rsid w:val="00DC2AB7"/>
    <w:rsid w:val="00DC30DD"/>
    <w:rsid w:val="00DC346E"/>
    <w:rsid w:val="00DC412F"/>
    <w:rsid w:val="00DC4147"/>
    <w:rsid w:val="00DC4D9D"/>
    <w:rsid w:val="00DC5754"/>
    <w:rsid w:val="00DC6670"/>
    <w:rsid w:val="00DC6AC1"/>
    <w:rsid w:val="00DC743A"/>
    <w:rsid w:val="00DC7A31"/>
    <w:rsid w:val="00DD0195"/>
    <w:rsid w:val="00DD05EE"/>
    <w:rsid w:val="00DD0B6A"/>
    <w:rsid w:val="00DD1300"/>
    <w:rsid w:val="00DD17BD"/>
    <w:rsid w:val="00DD335A"/>
    <w:rsid w:val="00DD48D9"/>
    <w:rsid w:val="00DD68D5"/>
    <w:rsid w:val="00DD779D"/>
    <w:rsid w:val="00DD7F58"/>
    <w:rsid w:val="00DE02A8"/>
    <w:rsid w:val="00DE06AD"/>
    <w:rsid w:val="00DE0857"/>
    <w:rsid w:val="00DE13D5"/>
    <w:rsid w:val="00DE1647"/>
    <w:rsid w:val="00DE1903"/>
    <w:rsid w:val="00DE252E"/>
    <w:rsid w:val="00DE25C9"/>
    <w:rsid w:val="00DE268E"/>
    <w:rsid w:val="00DE2A5B"/>
    <w:rsid w:val="00DE3A03"/>
    <w:rsid w:val="00DE4CEC"/>
    <w:rsid w:val="00DE593B"/>
    <w:rsid w:val="00DE5A83"/>
    <w:rsid w:val="00DE699A"/>
    <w:rsid w:val="00DE6D06"/>
    <w:rsid w:val="00DE71DC"/>
    <w:rsid w:val="00DE7D7E"/>
    <w:rsid w:val="00DF0975"/>
    <w:rsid w:val="00DF0DF9"/>
    <w:rsid w:val="00DF0EF9"/>
    <w:rsid w:val="00DF0F9E"/>
    <w:rsid w:val="00DF118A"/>
    <w:rsid w:val="00DF1281"/>
    <w:rsid w:val="00DF151F"/>
    <w:rsid w:val="00DF199B"/>
    <w:rsid w:val="00DF1AB8"/>
    <w:rsid w:val="00DF1E2D"/>
    <w:rsid w:val="00DF201C"/>
    <w:rsid w:val="00DF255E"/>
    <w:rsid w:val="00DF2B81"/>
    <w:rsid w:val="00DF2E06"/>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143"/>
    <w:rsid w:val="00E00310"/>
    <w:rsid w:val="00E00ACA"/>
    <w:rsid w:val="00E00C92"/>
    <w:rsid w:val="00E01B92"/>
    <w:rsid w:val="00E01F99"/>
    <w:rsid w:val="00E02049"/>
    <w:rsid w:val="00E02DFC"/>
    <w:rsid w:val="00E02ED6"/>
    <w:rsid w:val="00E035A8"/>
    <w:rsid w:val="00E037D3"/>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789"/>
    <w:rsid w:val="00E17D20"/>
    <w:rsid w:val="00E17E41"/>
    <w:rsid w:val="00E2017B"/>
    <w:rsid w:val="00E201A1"/>
    <w:rsid w:val="00E201F2"/>
    <w:rsid w:val="00E21BB7"/>
    <w:rsid w:val="00E21E26"/>
    <w:rsid w:val="00E22CF7"/>
    <w:rsid w:val="00E235B0"/>
    <w:rsid w:val="00E23AD6"/>
    <w:rsid w:val="00E246DB"/>
    <w:rsid w:val="00E25241"/>
    <w:rsid w:val="00E26164"/>
    <w:rsid w:val="00E2797A"/>
    <w:rsid w:val="00E30460"/>
    <w:rsid w:val="00E31E1A"/>
    <w:rsid w:val="00E31F40"/>
    <w:rsid w:val="00E33CB9"/>
    <w:rsid w:val="00E343BD"/>
    <w:rsid w:val="00E34711"/>
    <w:rsid w:val="00E34ED5"/>
    <w:rsid w:val="00E35645"/>
    <w:rsid w:val="00E35A26"/>
    <w:rsid w:val="00E35F16"/>
    <w:rsid w:val="00E36B2F"/>
    <w:rsid w:val="00E36F7B"/>
    <w:rsid w:val="00E37192"/>
    <w:rsid w:val="00E377D8"/>
    <w:rsid w:val="00E408DB"/>
    <w:rsid w:val="00E40900"/>
    <w:rsid w:val="00E40AAF"/>
    <w:rsid w:val="00E423DD"/>
    <w:rsid w:val="00E4357B"/>
    <w:rsid w:val="00E43707"/>
    <w:rsid w:val="00E43BCC"/>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97C"/>
    <w:rsid w:val="00E722E3"/>
    <w:rsid w:val="00E72C3C"/>
    <w:rsid w:val="00E742B9"/>
    <w:rsid w:val="00E74A7C"/>
    <w:rsid w:val="00E7535E"/>
    <w:rsid w:val="00E75EBB"/>
    <w:rsid w:val="00E7633C"/>
    <w:rsid w:val="00E76436"/>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9C5"/>
    <w:rsid w:val="00E90A7C"/>
    <w:rsid w:val="00E90CBC"/>
    <w:rsid w:val="00E912E6"/>
    <w:rsid w:val="00E916B8"/>
    <w:rsid w:val="00E92AD0"/>
    <w:rsid w:val="00E92FE3"/>
    <w:rsid w:val="00E939DB"/>
    <w:rsid w:val="00E94E5C"/>
    <w:rsid w:val="00E95093"/>
    <w:rsid w:val="00E96499"/>
    <w:rsid w:val="00E968F6"/>
    <w:rsid w:val="00E96A09"/>
    <w:rsid w:val="00E974EB"/>
    <w:rsid w:val="00E978BC"/>
    <w:rsid w:val="00EA06F1"/>
    <w:rsid w:val="00EA1781"/>
    <w:rsid w:val="00EA22B3"/>
    <w:rsid w:val="00EA2981"/>
    <w:rsid w:val="00EA3C3F"/>
    <w:rsid w:val="00EA4A7A"/>
    <w:rsid w:val="00EA544B"/>
    <w:rsid w:val="00EA6358"/>
    <w:rsid w:val="00EA6788"/>
    <w:rsid w:val="00EA6E0A"/>
    <w:rsid w:val="00EA6E0C"/>
    <w:rsid w:val="00EA7352"/>
    <w:rsid w:val="00EA769D"/>
    <w:rsid w:val="00EB0083"/>
    <w:rsid w:val="00EB073A"/>
    <w:rsid w:val="00EB19AF"/>
    <w:rsid w:val="00EB1B3C"/>
    <w:rsid w:val="00EB21F4"/>
    <w:rsid w:val="00EB33EC"/>
    <w:rsid w:val="00EB3778"/>
    <w:rsid w:val="00EB3C09"/>
    <w:rsid w:val="00EB40E4"/>
    <w:rsid w:val="00EB420B"/>
    <w:rsid w:val="00EB43BD"/>
    <w:rsid w:val="00EB4A03"/>
    <w:rsid w:val="00EB5C05"/>
    <w:rsid w:val="00EB668F"/>
    <w:rsid w:val="00EB687A"/>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7302"/>
    <w:rsid w:val="00EC73C4"/>
    <w:rsid w:val="00EC797C"/>
    <w:rsid w:val="00EC7ADA"/>
    <w:rsid w:val="00ED0CC3"/>
    <w:rsid w:val="00ED1712"/>
    <w:rsid w:val="00ED186E"/>
    <w:rsid w:val="00ED325F"/>
    <w:rsid w:val="00ED33CC"/>
    <w:rsid w:val="00ED3571"/>
    <w:rsid w:val="00ED3FE5"/>
    <w:rsid w:val="00ED444D"/>
    <w:rsid w:val="00ED4701"/>
    <w:rsid w:val="00ED4E0F"/>
    <w:rsid w:val="00ED52FC"/>
    <w:rsid w:val="00ED5874"/>
    <w:rsid w:val="00ED5C02"/>
    <w:rsid w:val="00ED67BD"/>
    <w:rsid w:val="00ED7522"/>
    <w:rsid w:val="00EE0575"/>
    <w:rsid w:val="00EE076E"/>
    <w:rsid w:val="00EE07FF"/>
    <w:rsid w:val="00EE0950"/>
    <w:rsid w:val="00EE1502"/>
    <w:rsid w:val="00EE1F78"/>
    <w:rsid w:val="00EE249C"/>
    <w:rsid w:val="00EE2CF3"/>
    <w:rsid w:val="00EE38E7"/>
    <w:rsid w:val="00EE4574"/>
    <w:rsid w:val="00EE5452"/>
    <w:rsid w:val="00EE6981"/>
    <w:rsid w:val="00EF155D"/>
    <w:rsid w:val="00EF1E3C"/>
    <w:rsid w:val="00EF366C"/>
    <w:rsid w:val="00EF47AF"/>
    <w:rsid w:val="00EF4D13"/>
    <w:rsid w:val="00EF5BC9"/>
    <w:rsid w:val="00EF5F75"/>
    <w:rsid w:val="00EF6538"/>
    <w:rsid w:val="00EF72D2"/>
    <w:rsid w:val="00EF74BA"/>
    <w:rsid w:val="00EF74F9"/>
    <w:rsid w:val="00EF7C60"/>
    <w:rsid w:val="00F00F67"/>
    <w:rsid w:val="00F01AFB"/>
    <w:rsid w:val="00F023E8"/>
    <w:rsid w:val="00F02502"/>
    <w:rsid w:val="00F03822"/>
    <w:rsid w:val="00F03B3A"/>
    <w:rsid w:val="00F03E9F"/>
    <w:rsid w:val="00F04322"/>
    <w:rsid w:val="00F044B5"/>
    <w:rsid w:val="00F046FE"/>
    <w:rsid w:val="00F04724"/>
    <w:rsid w:val="00F04846"/>
    <w:rsid w:val="00F04D2A"/>
    <w:rsid w:val="00F04E9E"/>
    <w:rsid w:val="00F05C8D"/>
    <w:rsid w:val="00F05F8A"/>
    <w:rsid w:val="00F0641A"/>
    <w:rsid w:val="00F066C6"/>
    <w:rsid w:val="00F06C41"/>
    <w:rsid w:val="00F07720"/>
    <w:rsid w:val="00F077AB"/>
    <w:rsid w:val="00F079C2"/>
    <w:rsid w:val="00F07B6F"/>
    <w:rsid w:val="00F10538"/>
    <w:rsid w:val="00F10921"/>
    <w:rsid w:val="00F11BB3"/>
    <w:rsid w:val="00F11CFA"/>
    <w:rsid w:val="00F12617"/>
    <w:rsid w:val="00F12E37"/>
    <w:rsid w:val="00F12FCC"/>
    <w:rsid w:val="00F12FFD"/>
    <w:rsid w:val="00F1313D"/>
    <w:rsid w:val="00F1355C"/>
    <w:rsid w:val="00F138D8"/>
    <w:rsid w:val="00F14195"/>
    <w:rsid w:val="00F1436C"/>
    <w:rsid w:val="00F1468E"/>
    <w:rsid w:val="00F148D4"/>
    <w:rsid w:val="00F15511"/>
    <w:rsid w:val="00F1596A"/>
    <w:rsid w:val="00F16603"/>
    <w:rsid w:val="00F16BFB"/>
    <w:rsid w:val="00F177E3"/>
    <w:rsid w:val="00F17EA6"/>
    <w:rsid w:val="00F208C1"/>
    <w:rsid w:val="00F20C2B"/>
    <w:rsid w:val="00F21135"/>
    <w:rsid w:val="00F21864"/>
    <w:rsid w:val="00F21D92"/>
    <w:rsid w:val="00F22934"/>
    <w:rsid w:val="00F22A04"/>
    <w:rsid w:val="00F22F3D"/>
    <w:rsid w:val="00F23424"/>
    <w:rsid w:val="00F247E6"/>
    <w:rsid w:val="00F2565C"/>
    <w:rsid w:val="00F25D7C"/>
    <w:rsid w:val="00F25E63"/>
    <w:rsid w:val="00F265D0"/>
    <w:rsid w:val="00F26F6A"/>
    <w:rsid w:val="00F27241"/>
    <w:rsid w:val="00F2726C"/>
    <w:rsid w:val="00F273FC"/>
    <w:rsid w:val="00F27468"/>
    <w:rsid w:val="00F302B9"/>
    <w:rsid w:val="00F30B07"/>
    <w:rsid w:val="00F31209"/>
    <w:rsid w:val="00F31521"/>
    <w:rsid w:val="00F31692"/>
    <w:rsid w:val="00F31B07"/>
    <w:rsid w:val="00F326B6"/>
    <w:rsid w:val="00F32C8F"/>
    <w:rsid w:val="00F333FE"/>
    <w:rsid w:val="00F334DC"/>
    <w:rsid w:val="00F3391E"/>
    <w:rsid w:val="00F33A7E"/>
    <w:rsid w:val="00F33D5B"/>
    <w:rsid w:val="00F33F69"/>
    <w:rsid w:val="00F345D2"/>
    <w:rsid w:val="00F349CB"/>
    <w:rsid w:val="00F34A38"/>
    <w:rsid w:val="00F34BB5"/>
    <w:rsid w:val="00F3523E"/>
    <w:rsid w:val="00F354C9"/>
    <w:rsid w:val="00F3558A"/>
    <w:rsid w:val="00F35A7F"/>
    <w:rsid w:val="00F368B6"/>
    <w:rsid w:val="00F36A11"/>
    <w:rsid w:val="00F36C90"/>
    <w:rsid w:val="00F36D83"/>
    <w:rsid w:val="00F36E35"/>
    <w:rsid w:val="00F4013A"/>
    <w:rsid w:val="00F40436"/>
    <w:rsid w:val="00F40694"/>
    <w:rsid w:val="00F42BC0"/>
    <w:rsid w:val="00F434B2"/>
    <w:rsid w:val="00F437E7"/>
    <w:rsid w:val="00F44817"/>
    <w:rsid w:val="00F44BDF"/>
    <w:rsid w:val="00F45965"/>
    <w:rsid w:val="00F46CC0"/>
    <w:rsid w:val="00F47714"/>
    <w:rsid w:val="00F47E15"/>
    <w:rsid w:val="00F50A34"/>
    <w:rsid w:val="00F50F32"/>
    <w:rsid w:val="00F5110D"/>
    <w:rsid w:val="00F51233"/>
    <w:rsid w:val="00F51241"/>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5E8D"/>
    <w:rsid w:val="00F66453"/>
    <w:rsid w:val="00F6680C"/>
    <w:rsid w:val="00F66838"/>
    <w:rsid w:val="00F671F0"/>
    <w:rsid w:val="00F67E43"/>
    <w:rsid w:val="00F67F1F"/>
    <w:rsid w:val="00F7004D"/>
    <w:rsid w:val="00F7012E"/>
    <w:rsid w:val="00F7028F"/>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374B"/>
    <w:rsid w:val="00F83DDB"/>
    <w:rsid w:val="00F84499"/>
    <w:rsid w:val="00F84965"/>
    <w:rsid w:val="00F85299"/>
    <w:rsid w:val="00F85976"/>
    <w:rsid w:val="00F859E5"/>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DB"/>
    <w:rsid w:val="00F9317C"/>
    <w:rsid w:val="00F937D3"/>
    <w:rsid w:val="00F940AA"/>
    <w:rsid w:val="00F94113"/>
    <w:rsid w:val="00F94370"/>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67A9"/>
    <w:rsid w:val="00FA7281"/>
    <w:rsid w:val="00FA7FE0"/>
    <w:rsid w:val="00FB029F"/>
    <w:rsid w:val="00FB06B4"/>
    <w:rsid w:val="00FB0877"/>
    <w:rsid w:val="00FB0DCA"/>
    <w:rsid w:val="00FB1A91"/>
    <w:rsid w:val="00FB241F"/>
    <w:rsid w:val="00FB38DB"/>
    <w:rsid w:val="00FB3A04"/>
    <w:rsid w:val="00FB3A69"/>
    <w:rsid w:val="00FB3E5D"/>
    <w:rsid w:val="00FB4096"/>
    <w:rsid w:val="00FB4864"/>
    <w:rsid w:val="00FB596C"/>
    <w:rsid w:val="00FB6560"/>
    <w:rsid w:val="00FB6CE4"/>
    <w:rsid w:val="00FB7248"/>
    <w:rsid w:val="00FB75B5"/>
    <w:rsid w:val="00FB7ABD"/>
    <w:rsid w:val="00FB7E90"/>
    <w:rsid w:val="00FC069F"/>
    <w:rsid w:val="00FC0CE3"/>
    <w:rsid w:val="00FC0F57"/>
    <w:rsid w:val="00FC13BC"/>
    <w:rsid w:val="00FC1614"/>
    <w:rsid w:val="00FC1696"/>
    <w:rsid w:val="00FC3A96"/>
    <w:rsid w:val="00FC3ABA"/>
    <w:rsid w:val="00FC431F"/>
    <w:rsid w:val="00FC502D"/>
    <w:rsid w:val="00FC5AA5"/>
    <w:rsid w:val="00FC6354"/>
    <w:rsid w:val="00FC6995"/>
    <w:rsid w:val="00FD0282"/>
    <w:rsid w:val="00FD069B"/>
    <w:rsid w:val="00FD09D0"/>
    <w:rsid w:val="00FD0AAD"/>
    <w:rsid w:val="00FD164B"/>
    <w:rsid w:val="00FD1882"/>
    <w:rsid w:val="00FD247A"/>
    <w:rsid w:val="00FD2D66"/>
    <w:rsid w:val="00FD33DB"/>
    <w:rsid w:val="00FD5200"/>
    <w:rsid w:val="00FD5251"/>
    <w:rsid w:val="00FD52B3"/>
    <w:rsid w:val="00FD5730"/>
    <w:rsid w:val="00FD59E5"/>
    <w:rsid w:val="00FD5C90"/>
    <w:rsid w:val="00FD6525"/>
    <w:rsid w:val="00FD68B5"/>
    <w:rsid w:val="00FD77B8"/>
    <w:rsid w:val="00FE0399"/>
    <w:rsid w:val="00FE1048"/>
    <w:rsid w:val="00FE130E"/>
    <w:rsid w:val="00FE14E4"/>
    <w:rsid w:val="00FE2895"/>
    <w:rsid w:val="00FE2B30"/>
    <w:rsid w:val="00FE2DB8"/>
    <w:rsid w:val="00FE2E74"/>
    <w:rsid w:val="00FE2E7B"/>
    <w:rsid w:val="00FE2FB8"/>
    <w:rsid w:val="00FE3652"/>
    <w:rsid w:val="00FE40E7"/>
    <w:rsid w:val="00FE4E88"/>
    <w:rsid w:val="00FE510C"/>
    <w:rsid w:val="00FE546A"/>
    <w:rsid w:val="00FE5928"/>
    <w:rsid w:val="00FE5D31"/>
    <w:rsid w:val="00FE667B"/>
    <w:rsid w:val="00FE69C5"/>
    <w:rsid w:val="00FE6D06"/>
    <w:rsid w:val="00FE79E2"/>
    <w:rsid w:val="00FF00DC"/>
    <w:rsid w:val="00FF0A02"/>
    <w:rsid w:val="00FF0DAF"/>
    <w:rsid w:val="00FF0DE5"/>
    <w:rsid w:val="00FF1B44"/>
    <w:rsid w:val="00FF1CC7"/>
    <w:rsid w:val="00FF2FE8"/>
    <w:rsid w:val="00FF357A"/>
    <w:rsid w:val="00FF37B3"/>
    <w:rsid w:val="00FF4BEE"/>
    <w:rsid w:val="00FF4D52"/>
    <w:rsid w:val="00FF5160"/>
    <w:rsid w:val="00FF6B24"/>
    <w:rsid w:val="00FF74FC"/>
    <w:rsid w:val="00FF76CE"/>
    <w:rsid w:val="00FF79C7"/>
    <w:rsid w:val="00FF7EE8"/>
    <w:rsid w:val="01360D1D"/>
    <w:rsid w:val="016A6BD3"/>
    <w:rsid w:val="02AA92E1"/>
    <w:rsid w:val="030ABB52"/>
    <w:rsid w:val="03C997A1"/>
    <w:rsid w:val="03CB471D"/>
    <w:rsid w:val="03D6E14E"/>
    <w:rsid w:val="0416FB69"/>
    <w:rsid w:val="041873E3"/>
    <w:rsid w:val="043999DE"/>
    <w:rsid w:val="049BC73C"/>
    <w:rsid w:val="05028C87"/>
    <w:rsid w:val="05F7DAEE"/>
    <w:rsid w:val="06B774D2"/>
    <w:rsid w:val="06F807ED"/>
    <w:rsid w:val="078E821D"/>
    <w:rsid w:val="0795DDB2"/>
    <w:rsid w:val="080B7C66"/>
    <w:rsid w:val="08642153"/>
    <w:rsid w:val="0935D328"/>
    <w:rsid w:val="09D18E46"/>
    <w:rsid w:val="09F29B44"/>
    <w:rsid w:val="0A195A97"/>
    <w:rsid w:val="0AD1F7FB"/>
    <w:rsid w:val="0AF3EFD8"/>
    <w:rsid w:val="0B0D21E2"/>
    <w:rsid w:val="0B6AC576"/>
    <w:rsid w:val="0BCF1739"/>
    <w:rsid w:val="0BE8B124"/>
    <w:rsid w:val="0C20EA7F"/>
    <w:rsid w:val="0C922D30"/>
    <w:rsid w:val="0CAD12B7"/>
    <w:rsid w:val="0CD43EB5"/>
    <w:rsid w:val="0D71517B"/>
    <w:rsid w:val="0DC95D8A"/>
    <w:rsid w:val="0E087E21"/>
    <w:rsid w:val="0E3BFDC9"/>
    <w:rsid w:val="0F1153FE"/>
    <w:rsid w:val="0F636D24"/>
    <w:rsid w:val="0F7A688A"/>
    <w:rsid w:val="1089C862"/>
    <w:rsid w:val="116E07FA"/>
    <w:rsid w:val="1185B360"/>
    <w:rsid w:val="118A8BCD"/>
    <w:rsid w:val="11F82599"/>
    <w:rsid w:val="12094C70"/>
    <w:rsid w:val="1251DFDC"/>
    <w:rsid w:val="12BB6820"/>
    <w:rsid w:val="12C136F9"/>
    <w:rsid w:val="12E1BFEA"/>
    <w:rsid w:val="12EBDF24"/>
    <w:rsid w:val="132D334D"/>
    <w:rsid w:val="13DEE169"/>
    <w:rsid w:val="14CAED78"/>
    <w:rsid w:val="15279372"/>
    <w:rsid w:val="15349F95"/>
    <w:rsid w:val="154CE0C0"/>
    <w:rsid w:val="163C50A9"/>
    <w:rsid w:val="16A697F7"/>
    <w:rsid w:val="1753FBD2"/>
    <w:rsid w:val="179A2AEA"/>
    <w:rsid w:val="17B35D6F"/>
    <w:rsid w:val="17BA0473"/>
    <w:rsid w:val="17BCBFCB"/>
    <w:rsid w:val="18069ADA"/>
    <w:rsid w:val="18D8313E"/>
    <w:rsid w:val="19A2E0C3"/>
    <w:rsid w:val="19E4BA96"/>
    <w:rsid w:val="19E5CD3F"/>
    <w:rsid w:val="19FB3813"/>
    <w:rsid w:val="1A5D540B"/>
    <w:rsid w:val="1ADBACE3"/>
    <w:rsid w:val="1BCE7CA1"/>
    <w:rsid w:val="1C55D7A2"/>
    <w:rsid w:val="1C75F720"/>
    <w:rsid w:val="1D3F65B6"/>
    <w:rsid w:val="1D514200"/>
    <w:rsid w:val="1D7E7322"/>
    <w:rsid w:val="1D86A1FC"/>
    <w:rsid w:val="1DCBE0BA"/>
    <w:rsid w:val="1DCDCCFA"/>
    <w:rsid w:val="1DDEB8F5"/>
    <w:rsid w:val="1E655D6D"/>
    <w:rsid w:val="1EBF5CE4"/>
    <w:rsid w:val="1EE898B4"/>
    <w:rsid w:val="1F3A7F3B"/>
    <w:rsid w:val="200D1922"/>
    <w:rsid w:val="20374001"/>
    <w:rsid w:val="209F5330"/>
    <w:rsid w:val="20B094F9"/>
    <w:rsid w:val="20B9E652"/>
    <w:rsid w:val="20BA440E"/>
    <w:rsid w:val="21129B07"/>
    <w:rsid w:val="2176ED29"/>
    <w:rsid w:val="22095AD1"/>
    <w:rsid w:val="227C13CA"/>
    <w:rsid w:val="231A536D"/>
    <w:rsid w:val="2331889F"/>
    <w:rsid w:val="238E416D"/>
    <w:rsid w:val="2413A718"/>
    <w:rsid w:val="241DB600"/>
    <w:rsid w:val="2496FFE0"/>
    <w:rsid w:val="24C9A827"/>
    <w:rsid w:val="24D13717"/>
    <w:rsid w:val="24D4E365"/>
    <w:rsid w:val="2619E552"/>
    <w:rsid w:val="2626F7C4"/>
    <w:rsid w:val="263AD1DA"/>
    <w:rsid w:val="26B05CB8"/>
    <w:rsid w:val="26E505C5"/>
    <w:rsid w:val="27F3D3C4"/>
    <w:rsid w:val="284168FE"/>
    <w:rsid w:val="285BC5CB"/>
    <w:rsid w:val="28615FDD"/>
    <w:rsid w:val="2862629B"/>
    <w:rsid w:val="2883A18D"/>
    <w:rsid w:val="288C483D"/>
    <w:rsid w:val="28C555B9"/>
    <w:rsid w:val="28FEC9A7"/>
    <w:rsid w:val="293FD91B"/>
    <w:rsid w:val="294217BA"/>
    <w:rsid w:val="2949373E"/>
    <w:rsid w:val="2B412182"/>
    <w:rsid w:val="2B5468A7"/>
    <w:rsid w:val="2BAE6A4F"/>
    <w:rsid w:val="2CAC9847"/>
    <w:rsid w:val="2D554D54"/>
    <w:rsid w:val="2DD21B09"/>
    <w:rsid w:val="2E315245"/>
    <w:rsid w:val="2E6D2CBA"/>
    <w:rsid w:val="2EB8DEE7"/>
    <w:rsid w:val="2EC6D4B1"/>
    <w:rsid w:val="2EF883EA"/>
    <w:rsid w:val="2F0378B2"/>
    <w:rsid w:val="2F6EEA48"/>
    <w:rsid w:val="2F7A2380"/>
    <w:rsid w:val="2F7DD94D"/>
    <w:rsid w:val="303CB879"/>
    <w:rsid w:val="307C2005"/>
    <w:rsid w:val="30BA47B7"/>
    <w:rsid w:val="30DCEB15"/>
    <w:rsid w:val="318F4D2F"/>
    <w:rsid w:val="31B795CE"/>
    <w:rsid w:val="31C26A6E"/>
    <w:rsid w:val="31F09859"/>
    <w:rsid w:val="323EB2D6"/>
    <w:rsid w:val="32910814"/>
    <w:rsid w:val="329A51F5"/>
    <w:rsid w:val="32A4C942"/>
    <w:rsid w:val="32C40881"/>
    <w:rsid w:val="32FF3FEE"/>
    <w:rsid w:val="33383100"/>
    <w:rsid w:val="33B58760"/>
    <w:rsid w:val="340E3A90"/>
    <w:rsid w:val="3435C78C"/>
    <w:rsid w:val="348F6F3F"/>
    <w:rsid w:val="34ABDFEB"/>
    <w:rsid w:val="3515A74B"/>
    <w:rsid w:val="35B212C2"/>
    <w:rsid w:val="35B5B7D1"/>
    <w:rsid w:val="362CEE45"/>
    <w:rsid w:val="362E1F6A"/>
    <w:rsid w:val="37F76CE9"/>
    <w:rsid w:val="3800F29F"/>
    <w:rsid w:val="38BC5EB7"/>
    <w:rsid w:val="3A9989D9"/>
    <w:rsid w:val="3AA06A39"/>
    <w:rsid w:val="3AB99148"/>
    <w:rsid w:val="3ACEB866"/>
    <w:rsid w:val="3AECDD7B"/>
    <w:rsid w:val="3B11B61E"/>
    <w:rsid w:val="3B550D3C"/>
    <w:rsid w:val="3BA9434F"/>
    <w:rsid w:val="3BC4EFE8"/>
    <w:rsid w:val="3BC6C58D"/>
    <w:rsid w:val="3BCE2CA9"/>
    <w:rsid w:val="3BD4AD3A"/>
    <w:rsid w:val="3C0B6240"/>
    <w:rsid w:val="3C15F0D8"/>
    <w:rsid w:val="3C2D31EC"/>
    <w:rsid w:val="3CE2482F"/>
    <w:rsid w:val="3CEFBE87"/>
    <w:rsid w:val="3D7C8E19"/>
    <w:rsid w:val="3D9D9F8D"/>
    <w:rsid w:val="3E74695E"/>
    <w:rsid w:val="3F4E8E3A"/>
    <w:rsid w:val="3FC1F65E"/>
    <w:rsid w:val="408F42BF"/>
    <w:rsid w:val="41C8B69B"/>
    <w:rsid w:val="41FCC1C2"/>
    <w:rsid w:val="42844DC6"/>
    <w:rsid w:val="42AB2CA9"/>
    <w:rsid w:val="42B800C9"/>
    <w:rsid w:val="43B23C27"/>
    <w:rsid w:val="44AD12DF"/>
    <w:rsid w:val="450962E9"/>
    <w:rsid w:val="45471875"/>
    <w:rsid w:val="45B88793"/>
    <w:rsid w:val="45BCEAE7"/>
    <w:rsid w:val="45CB36D0"/>
    <w:rsid w:val="45D57B73"/>
    <w:rsid w:val="46295E14"/>
    <w:rsid w:val="467EF3BB"/>
    <w:rsid w:val="46873B3E"/>
    <w:rsid w:val="4696D5C9"/>
    <w:rsid w:val="46E9F320"/>
    <w:rsid w:val="477CC810"/>
    <w:rsid w:val="47B597D7"/>
    <w:rsid w:val="47D84DAB"/>
    <w:rsid w:val="47E6E86C"/>
    <w:rsid w:val="48A81C89"/>
    <w:rsid w:val="49413E2B"/>
    <w:rsid w:val="49875862"/>
    <w:rsid w:val="499A71F3"/>
    <w:rsid w:val="4A21EC21"/>
    <w:rsid w:val="4A63FA20"/>
    <w:rsid w:val="4B883B72"/>
    <w:rsid w:val="4B8C5966"/>
    <w:rsid w:val="4B949F57"/>
    <w:rsid w:val="4C0B1326"/>
    <w:rsid w:val="4C1F19FC"/>
    <w:rsid w:val="4C9F9EEA"/>
    <w:rsid w:val="4CA5368F"/>
    <w:rsid w:val="4CBB948D"/>
    <w:rsid w:val="4D0CC0A3"/>
    <w:rsid w:val="4D2624CF"/>
    <w:rsid w:val="4E6270C9"/>
    <w:rsid w:val="4E696135"/>
    <w:rsid w:val="4EDE2515"/>
    <w:rsid w:val="4EDFD8B7"/>
    <w:rsid w:val="4F36094D"/>
    <w:rsid w:val="4F74B528"/>
    <w:rsid w:val="4F83D620"/>
    <w:rsid w:val="4FAF2027"/>
    <w:rsid w:val="4FC4031F"/>
    <w:rsid w:val="4FD3D096"/>
    <w:rsid w:val="500172F0"/>
    <w:rsid w:val="506050F2"/>
    <w:rsid w:val="50DE1FA2"/>
    <w:rsid w:val="517A8E00"/>
    <w:rsid w:val="5229B3AE"/>
    <w:rsid w:val="52314F74"/>
    <w:rsid w:val="525E8FFD"/>
    <w:rsid w:val="52E94AF5"/>
    <w:rsid w:val="5315BE8B"/>
    <w:rsid w:val="5371CD12"/>
    <w:rsid w:val="53CADDA5"/>
    <w:rsid w:val="53EE9997"/>
    <w:rsid w:val="53F60818"/>
    <w:rsid w:val="53F77C71"/>
    <w:rsid w:val="5507A152"/>
    <w:rsid w:val="55218541"/>
    <w:rsid w:val="55517F7F"/>
    <w:rsid w:val="556AE77E"/>
    <w:rsid w:val="55B65F3E"/>
    <w:rsid w:val="56576CC4"/>
    <w:rsid w:val="56AA3A8D"/>
    <w:rsid w:val="56B78E7F"/>
    <w:rsid w:val="56E06779"/>
    <w:rsid w:val="56F435E4"/>
    <w:rsid w:val="572EEBF5"/>
    <w:rsid w:val="573DB418"/>
    <w:rsid w:val="576E2383"/>
    <w:rsid w:val="57CC0A79"/>
    <w:rsid w:val="583EA3D7"/>
    <w:rsid w:val="589A8B25"/>
    <w:rsid w:val="589C4E0D"/>
    <w:rsid w:val="590BACBF"/>
    <w:rsid w:val="59221305"/>
    <w:rsid w:val="593220D2"/>
    <w:rsid w:val="5A841C34"/>
    <w:rsid w:val="5B1E9263"/>
    <w:rsid w:val="5B5706F3"/>
    <w:rsid w:val="5C373251"/>
    <w:rsid w:val="5C4D1F70"/>
    <w:rsid w:val="5C91AAE1"/>
    <w:rsid w:val="5CE26608"/>
    <w:rsid w:val="5CEB83E3"/>
    <w:rsid w:val="5CF2CAF0"/>
    <w:rsid w:val="5DDEBE61"/>
    <w:rsid w:val="5E6588BC"/>
    <w:rsid w:val="5EB8CEA5"/>
    <w:rsid w:val="5F33DACB"/>
    <w:rsid w:val="5F5FAA61"/>
    <w:rsid w:val="5FD8E215"/>
    <w:rsid w:val="6000DEE7"/>
    <w:rsid w:val="606929C9"/>
    <w:rsid w:val="60758C0E"/>
    <w:rsid w:val="60928A45"/>
    <w:rsid w:val="60B4C125"/>
    <w:rsid w:val="6145B0B8"/>
    <w:rsid w:val="6270927C"/>
    <w:rsid w:val="62894110"/>
    <w:rsid w:val="628BC445"/>
    <w:rsid w:val="630CCB60"/>
    <w:rsid w:val="636481AC"/>
    <w:rsid w:val="63B02145"/>
    <w:rsid w:val="63C71A5E"/>
    <w:rsid w:val="63FF1DC4"/>
    <w:rsid w:val="6400B118"/>
    <w:rsid w:val="642B778D"/>
    <w:rsid w:val="65766C96"/>
    <w:rsid w:val="66CA6AE9"/>
    <w:rsid w:val="66F6C560"/>
    <w:rsid w:val="67D82EFB"/>
    <w:rsid w:val="67D8FFF6"/>
    <w:rsid w:val="684A876B"/>
    <w:rsid w:val="68CAC7EB"/>
    <w:rsid w:val="68DC1EEC"/>
    <w:rsid w:val="68EF97A3"/>
    <w:rsid w:val="6900B0D8"/>
    <w:rsid w:val="69050733"/>
    <w:rsid w:val="69295D79"/>
    <w:rsid w:val="69338845"/>
    <w:rsid w:val="6A8DD4B3"/>
    <w:rsid w:val="6AF4E912"/>
    <w:rsid w:val="6B0CE27F"/>
    <w:rsid w:val="6B147852"/>
    <w:rsid w:val="6BD74C2C"/>
    <w:rsid w:val="6BEF5F3B"/>
    <w:rsid w:val="6C28267C"/>
    <w:rsid w:val="6C32CF13"/>
    <w:rsid w:val="6C37E3D1"/>
    <w:rsid w:val="6CA529C3"/>
    <w:rsid w:val="6CB7E729"/>
    <w:rsid w:val="6D037A63"/>
    <w:rsid w:val="6D39A097"/>
    <w:rsid w:val="6D44CDBB"/>
    <w:rsid w:val="6D63058F"/>
    <w:rsid w:val="6D87E6D9"/>
    <w:rsid w:val="6D8A0EC4"/>
    <w:rsid w:val="6D96FAB0"/>
    <w:rsid w:val="6DF0BC9C"/>
    <w:rsid w:val="6DFC2656"/>
    <w:rsid w:val="6E4371CF"/>
    <w:rsid w:val="6E4DF82C"/>
    <w:rsid w:val="6E8C13B8"/>
    <w:rsid w:val="6EF306A5"/>
    <w:rsid w:val="6F142208"/>
    <w:rsid w:val="7057DCD3"/>
    <w:rsid w:val="7089C0A5"/>
    <w:rsid w:val="70B364C3"/>
    <w:rsid w:val="72288FAA"/>
    <w:rsid w:val="728E38B8"/>
    <w:rsid w:val="72B252CD"/>
    <w:rsid w:val="72C0A6DC"/>
    <w:rsid w:val="72D36ECF"/>
    <w:rsid w:val="72DB245E"/>
    <w:rsid w:val="72E8A07F"/>
    <w:rsid w:val="735E0838"/>
    <w:rsid w:val="74840357"/>
    <w:rsid w:val="74894175"/>
    <w:rsid w:val="748A16A8"/>
    <w:rsid w:val="74F7281D"/>
    <w:rsid w:val="754B972B"/>
    <w:rsid w:val="7618B52A"/>
    <w:rsid w:val="762F313D"/>
    <w:rsid w:val="76424ED0"/>
    <w:rsid w:val="7678E195"/>
    <w:rsid w:val="76CE165C"/>
    <w:rsid w:val="76DDFED8"/>
    <w:rsid w:val="7716309B"/>
    <w:rsid w:val="7769CC8E"/>
    <w:rsid w:val="779274AA"/>
    <w:rsid w:val="77AE94CB"/>
    <w:rsid w:val="77BEBA19"/>
    <w:rsid w:val="77EA4806"/>
    <w:rsid w:val="77F33E02"/>
    <w:rsid w:val="77FE06F2"/>
    <w:rsid w:val="78011760"/>
    <w:rsid w:val="780CFFA5"/>
    <w:rsid w:val="78649DB8"/>
    <w:rsid w:val="79920761"/>
    <w:rsid w:val="7A73851B"/>
    <w:rsid w:val="7A7C4222"/>
    <w:rsid w:val="7A8F000B"/>
    <w:rsid w:val="7ABD5AE6"/>
    <w:rsid w:val="7AF6F66D"/>
    <w:rsid w:val="7B02EEE7"/>
    <w:rsid w:val="7C92E981"/>
    <w:rsid w:val="7DB194A2"/>
    <w:rsid w:val="7DE10B4C"/>
    <w:rsid w:val="7E0DEEEF"/>
    <w:rsid w:val="7E32F2A5"/>
    <w:rsid w:val="7E8B65EB"/>
    <w:rsid w:val="7EC6063F"/>
    <w:rsid w:val="7ED5C97C"/>
    <w:rsid w:val="7EF34C7A"/>
    <w:rsid w:val="7EF50CA8"/>
    <w:rsid w:val="7F2E19FD"/>
    <w:rsid w:val="7F8FBA31"/>
    <w:rsid w:val="7F9CF3D3"/>
    <w:rsid w:val="7FFB96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15:docId w15:val="{77E8A71E-C70B-4E5B-B650-6EC2962F0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 w:type="paragraph" w:customStyle="1" w:styleId="Default">
    <w:name w:val="Default"/>
    <w:rsid w:val="00802B9B"/>
    <w:pPr>
      <w:autoSpaceDE w:val="0"/>
      <w:autoSpaceDN w:val="0"/>
      <w:adjustRightInd w:val="0"/>
    </w:pPr>
    <w:rPr>
      <w:rFonts w:ascii="Times New Roman" w:hAnsi="Times New Roman"/>
      <w:color w:val="000000"/>
      <w:sz w:val="24"/>
      <w:szCs w:val="24"/>
    </w:rPr>
  </w:style>
  <w:style w:type="paragraph" w:customStyle="1" w:styleId="TextLevel5">
    <w:name w:val="Text Level 5"/>
    <w:basedOn w:val="Normal"/>
    <w:qFormat/>
    <w:rsid w:val="00802B9B"/>
    <w:pPr>
      <w:spacing w:before="60" w:after="120"/>
      <w:ind w:left="2707"/>
    </w:pPr>
    <w:rPr>
      <w:rFonts w:asciiTheme="minorHAnsi" w:eastAsia="Times New Roman"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image" Target="media/image8.png"/><Relationship Id="rId26" Type="http://schemas.openxmlformats.org/officeDocument/2006/relationships/hyperlink" Target="https://ecfsapi.fcc.gov/file/7021690470.pdf" TargetMode="External"/><Relationship Id="rId3" Type="http://schemas.openxmlformats.org/officeDocument/2006/relationships/customXml" Target="../customXml/item3.xml"/><Relationship Id="rId21" Type="http://schemas.openxmlformats.org/officeDocument/2006/relationships/hyperlink" Target="https://ecfsapi.fcc.gov/file/7021690471.pdf"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hyperlink" Target="https://ecfsapi.fcc.gov/file/7021690472.pdf" TargetMode="Externa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ecfsapi.fcc.gov/file/60001841466.pdf" TargetMode="Externa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hyperlink" Target="https://ecfsapi.fcc.gov/file/7021860333.pdf"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hyperlink" Target="https://ecfsapi.fcc.gov/file/7021860324.pdf"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1B0BCC67CEB9E429FFEF145A31ADB45" ma:contentTypeVersion="13" ma:contentTypeDescription="Create a new document." ma:contentTypeScope="" ma:versionID="3f5b4df9f51480ea684de682cac3c506">
  <xsd:schema xmlns:xsd="http://www.w3.org/2001/XMLSchema" xmlns:xs="http://www.w3.org/2001/XMLSchema" xmlns:p="http://schemas.microsoft.com/office/2006/metadata/properties" xmlns:ns3="af9c5318-5631-49e3-9ebc-681f8c6fc9b2" xmlns:ns4="1de7e1fc-eeb8-4dde-af14-d98f15248c2c" targetNamespace="http://schemas.microsoft.com/office/2006/metadata/properties" ma:root="true" ma:fieldsID="4014a7b997a41d45c7039f489fda8f3e" ns3:_="" ns4:_="">
    <xsd:import namespace="af9c5318-5631-49e3-9ebc-681f8c6fc9b2"/>
    <xsd:import namespace="1de7e1fc-eeb8-4dde-af14-d98f15248c2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9c5318-5631-49e3-9ebc-681f8c6fc9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e7e1fc-eeb8-4dde-af14-d98f15248c2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67D84-BD1F-4883-8333-EA94FAE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9c5318-5631-49e3-9ebc-681f8c6fc9b2"/>
    <ds:schemaRef ds:uri="1de7e1fc-eeb8-4dde-af14-d98f15248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5B963D-7F10-4E8E-A844-B4A2EE59987B}">
  <ds:schemaRefs>
    <ds:schemaRef ds:uri="http://schemas.microsoft.com/sharepoint/v3/contenttype/forms"/>
  </ds:schemaRefs>
</ds:datastoreItem>
</file>

<file path=customXml/itemProps3.xml><?xml version="1.0" encoding="utf-8"?>
<ds:datastoreItem xmlns:ds="http://schemas.openxmlformats.org/officeDocument/2006/customXml" ds:itemID="{36EA3163-F051-44AA-8C72-A7602B85642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AADB0BE-BE6D-2A41-A0B6-99AFBB735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Settings\avayanos\Application Data\Microsoft\Templates\3GPP Memo.dot</Template>
  <TotalTime>1</TotalTime>
  <Pages>19</Pages>
  <Words>6749</Words>
  <Characters>38471</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Manager/>
  <Company>Ligado Networks</Company>
  <LinksUpToDate>false</LinksUpToDate>
  <CharactersWithSpaces>45130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dc:creator>
  <cp:keywords/>
  <dc:description/>
  <cp:lastModifiedBy>Ojas Choksi</cp:lastModifiedBy>
  <cp:revision>2</cp:revision>
  <cp:lastPrinted>2016-03-25T21:53:00Z</cp:lastPrinted>
  <dcterms:created xsi:type="dcterms:W3CDTF">2020-08-07T11:02:00Z</dcterms:created>
  <dcterms:modified xsi:type="dcterms:W3CDTF">2020-08-07T11:02:00Z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000000002BDB402D434047478BAF499F64A86A800700B902CE055789BA45BD7FB74DDC42D39400000001D6E2000042D7DA920E27A84CA994A005397995340001C286A9960000</vt:lpwstr>
  </property>
  <property fmtid="{D5CDD505-2E9C-101B-9397-08002B2CF9AE}" pid="8"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9" name="_EmailStoreID1">
    <vt:lpwstr>97069656E74732F636E3D70616B756C6100E94632F4420000000200000010000000700061006B0075006C00610040007100740069002E007100750061006C0063006F006D006D002E0063006F006D0000000000</vt:lpwstr>
  </property>
  <property fmtid="{D5CDD505-2E9C-101B-9397-08002B2CF9AE}" pid="10" name="_EmailStoreID2">
    <vt:lpwstr>006C0063006F006D006D002E0063006F006D0000000000</vt:lpwstr>
  </property>
  <property fmtid="{D5CDD505-2E9C-101B-9397-08002B2CF9AE}" pid="11" name="ContentTypeId">
    <vt:lpwstr>0x01010021B0BCC67CEB9E429FFEF145A31ADB45</vt:lpwstr>
  </property>
</Properties>
</file>